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916" w:rsidRPr="00E60732" w:rsidRDefault="00692916" w:rsidP="00E60732">
      <w:pPr>
        <w:pStyle w:val="NoSpacing"/>
        <w:jc w:val="center"/>
        <w:rPr>
          <w:sz w:val="20"/>
        </w:rPr>
      </w:pPr>
      <w:r w:rsidRPr="00E60732">
        <w:rPr>
          <w:sz w:val="20"/>
        </w:rPr>
        <w:t xml:space="preserve">ŞEHİT AHMET ALTUNOĞLU ANADOLU İMAM HATİP LİSESİ </w:t>
      </w:r>
      <w:r>
        <w:rPr>
          <w:sz w:val="20"/>
        </w:rPr>
        <w:t>201-2016</w:t>
      </w:r>
      <w:r w:rsidRPr="00E60732">
        <w:rPr>
          <w:sz w:val="20"/>
        </w:rPr>
        <w:t xml:space="preserve"> EĞİTİM ÖĞRETİM YILI</w:t>
      </w:r>
    </w:p>
    <w:p w:rsidR="00692916" w:rsidRPr="00E60732" w:rsidRDefault="00692916" w:rsidP="00E60732">
      <w:pPr>
        <w:pStyle w:val="NoSpacing"/>
        <w:jc w:val="center"/>
        <w:rPr>
          <w:b/>
        </w:rPr>
      </w:pPr>
      <w:r>
        <w:rPr>
          <w:b/>
        </w:rPr>
        <w:t>MATEMATİK-12</w:t>
      </w:r>
      <w:r w:rsidRPr="00E60732">
        <w:rPr>
          <w:b/>
        </w:rPr>
        <w:t xml:space="preserve"> </w:t>
      </w:r>
      <w:r w:rsidRPr="00E60732">
        <w:t>ORTAK SINAVI</w:t>
      </w:r>
    </w:p>
    <w:p w:rsidR="00692916" w:rsidRDefault="00692916" w:rsidP="00E60732">
      <w:pPr>
        <w:pStyle w:val="NoSpacing"/>
        <w:jc w:val="center"/>
      </w:pPr>
    </w:p>
    <w:p w:rsidR="00692916" w:rsidRPr="00E60732" w:rsidRDefault="00692916" w:rsidP="00E60732">
      <w:pPr>
        <w:pStyle w:val="NoSpacing"/>
        <w:rPr>
          <w:b/>
        </w:rPr>
      </w:pPr>
      <w:r w:rsidRPr="00E60732">
        <w:rPr>
          <w:b/>
        </w:rPr>
        <w:t xml:space="preserve">ADI-SOYADI:         </w:t>
      </w:r>
      <w:r w:rsidRPr="00E60732">
        <w:rPr>
          <w:b/>
        </w:rPr>
        <w:tab/>
      </w:r>
      <w:r w:rsidRPr="00E60732">
        <w:rPr>
          <w:b/>
        </w:rPr>
        <w:tab/>
      </w:r>
      <w:r w:rsidRPr="00E60732">
        <w:rPr>
          <w:b/>
        </w:rPr>
        <w:tab/>
      </w:r>
      <w:r w:rsidRPr="00E60732">
        <w:rPr>
          <w:b/>
        </w:rPr>
        <w:tab/>
        <w:t>SINIF-NO: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692916" w:rsidRDefault="00692916" w:rsidP="00E60732">
      <w:pPr>
        <w:pStyle w:val="NoSpacing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"/>
        <w:gridCol w:w="1060"/>
        <w:gridCol w:w="1060"/>
        <w:gridCol w:w="1060"/>
        <w:gridCol w:w="1063"/>
        <w:gridCol w:w="1061"/>
        <w:gridCol w:w="1061"/>
        <w:gridCol w:w="1061"/>
        <w:gridCol w:w="1061"/>
        <w:gridCol w:w="1061"/>
        <w:gridCol w:w="38"/>
      </w:tblGrid>
      <w:tr w:rsidR="00692916" w:rsidRPr="007A30EC" w:rsidTr="007A30EC">
        <w:trPr>
          <w:gridAfter w:val="1"/>
          <w:wAfter w:w="38" w:type="dxa"/>
        </w:trPr>
        <w:tc>
          <w:tcPr>
            <w:tcW w:w="1060" w:type="dxa"/>
            <w:vAlign w:val="center"/>
          </w:tcPr>
          <w:p w:rsidR="00692916" w:rsidRPr="007A30EC" w:rsidRDefault="00692916" w:rsidP="007A30EC">
            <w:pPr>
              <w:pStyle w:val="NoSpacing"/>
              <w:jc w:val="center"/>
            </w:pPr>
            <w:r w:rsidRPr="007A30EC">
              <w:t>1</w:t>
            </w:r>
          </w:p>
        </w:tc>
        <w:tc>
          <w:tcPr>
            <w:tcW w:w="1060" w:type="dxa"/>
            <w:vAlign w:val="center"/>
          </w:tcPr>
          <w:p w:rsidR="00692916" w:rsidRPr="007A30EC" w:rsidRDefault="00692916" w:rsidP="007A30EC">
            <w:pPr>
              <w:pStyle w:val="NoSpacing"/>
              <w:jc w:val="center"/>
            </w:pPr>
            <w:r w:rsidRPr="007A30EC">
              <w:t>2</w:t>
            </w:r>
          </w:p>
        </w:tc>
        <w:tc>
          <w:tcPr>
            <w:tcW w:w="1060" w:type="dxa"/>
            <w:vAlign w:val="center"/>
          </w:tcPr>
          <w:p w:rsidR="00692916" w:rsidRPr="007A30EC" w:rsidRDefault="00692916" w:rsidP="007A30EC">
            <w:pPr>
              <w:pStyle w:val="NoSpacing"/>
              <w:jc w:val="center"/>
            </w:pPr>
            <w:r w:rsidRPr="007A30EC">
              <w:t>3</w:t>
            </w:r>
          </w:p>
        </w:tc>
        <w:tc>
          <w:tcPr>
            <w:tcW w:w="1060" w:type="dxa"/>
            <w:vAlign w:val="center"/>
          </w:tcPr>
          <w:p w:rsidR="00692916" w:rsidRPr="007A30EC" w:rsidRDefault="00692916" w:rsidP="007A30EC">
            <w:pPr>
              <w:pStyle w:val="NoSpacing"/>
              <w:jc w:val="center"/>
            </w:pPr>
            <w:r w:rsidRPr="007A30EC">
              <w:t>4</w:t>
            </w:r>
          </w:p>
        </w:tc>
        <w:tc>
          <w:tcPr>
            <w:tcW w:w="1061" w:type="dxa"/>
            <w:vAlign w:val="center"/>
          </w:tcPr>
          <w:p w:rsidR="00692916" w:rsidRPr="007A30EC" w:rsidRDefault="00692916" w:rsidP="007A30EC">
            <w:pPr>
              <w:pStyle w:val="NoSpacing"/>
              <w:jc w:val="center"/>
            </w:pPr>
            <w:r w:rsidRPr="007A30EC">
              <w:t>5</w:t>
            </w:r>
          </w:p>
        </w:tc>
        <w:tc>
          <w:tcPr>
            <w:tcW w:w="1061" w:type="dxa"/>
            <w:vAlign w:val="center"/>
          </w:tcPr>
          <w:p w:rsidR="00692916" w:rsidRPr="007A30EC" w:rsidRDefault="00692916" w:rsidP="007A30EC">
            <w:pPr>
              <w:pStyle w:val="NoSpacing"/>
              <w:jc w:val="center"/>
            </w:pPr>
            <w:r w:rsidRPr="007A30EC">
              <w:t>6</w:t>
            </w:r>
          </w:p>
        </w:tc>
        <w:tc>
          <w:tcPr>
            <w:tcW w:w="1061" w:type="dxa"/>
            <w:vAlign w:val="center"/>
          </w:tcPr>
          <w:p w:rsidR="00692916" w:rsidRPr="007A30EC" w:rsidRDefault="00692916" w:rsidP="007A30EC">
            <w:pPr>
              <w:pStyle w:val="NoSpacing"/>
              <w:jc w:val="center"/>
            </w:pPr>
            <w:r w:rsidRPr="007A30EC">
              <w:t>7</w:t>
            </w:r>
          </w:p>
        </w:tc>
        <w:tc>
          <w:tcPr>
            <w:tcW w:w="1061" w:type="dxa"/>
            <w:vAlign w:val="center"/>
          </w:tcPr>
          <w:p w:rsidR="00692916" w:rsidRPr="007A30EC" w:rsidRDefault="00692916" w:rsidP="007A30EC">
            <w:pPr>
              <w:pStyle w:val="NoSpacing"/>
              <w:jc w:val="center"/>
            </w:pPr>
            <w:r w:rsidRPr="007A30EC">
              <w:t>8</w:t>
            </w:r>
          </w:p>
        </w:tc>
        <w:tc>
          <w:tcPr>
            <w:tcW w:w="1061" w:type="dxa"/>
            <w:vAlign w:val="center"/>
          </w:tcPr>
          <w:p w:rsidR="00692916" w:rsidRPr="007A30EC" w:rsidRDefault="00692916" w:rsidP="007A30EC">
            <w:pPr>
              <w:pStyle w:val="NoSpacing"/>
              <w:jc w:val="center"/>
            </w:pPr>
            <w:r w:rsidRPr="007A30EC">
              <w:t>9</w:t>
            </w:r>
          </w:p>
        </w:tc>
        <w:tc>
          <w:tcPr>
            <w:tcW w:w="1061" w:type="dxa"/>
            <w:vAlign w:val="center"/>
          </w:tcPr>
          <w:p w:rsidR="00692916" w:rsidRPr="007A30EC" w:rsidRDefault="00692916" w:rsidP="007A30EC">
            <w:pPr>
              <w:pStyle w:val="NoSpacing"/>
              <w:jc w:val="center"/>
            </w:pPr>
            <w:r w:rsidRPr="007A30EC">
              <w:t>10</w:t>
            </w:r>
          </w:p>
        </w:tc>
      </w:tr>
      <w:tr w:rsidR="00692916" w:rsidRPr="007A30EC" w:rsidTr="007A30EC">
        <w:trPr>
          <w:gridAfter w:val="1"/>
          <w:wAfter w:w="38" w:type="dxa"/>
        </w:trPr>
        <w:tc>
          <w:tcPr>
            <w:tcW w:w="1060" w:type="dxa"/>
          </w:tcPr>
          <w:p w:rsidR="00692916" w:rsidRPr="007A30EC" w:rsidRDefault="00692916" w:rsidP="00E60732">
            <w:pPr>
              <w:pStyle w:val="NoSpacing"/>
            </w:pPr>
          </w:p>
        </w:tc>
        <w:tc>
          <w:tcPr>
            <w:tcW w:w="1060" w:type="dxa"/>
          </w:tcPr>
          <w:p w:rsidR="00692916" w:rsidRPr="007A30EC" w:rsidRDefault="00692916" w:rsidP="00E60732">
            <w:pPr>
              <w:pStyle w:val="NoSpacing"/>
            </w:pPr>
          </w:p>
        </w:tc>
        <w:tc>
          <w:tcPr>
            <w:tcW w:w="1060" w:type="dxa"/>
          </w:tcPr>
          <w:p w:rsidR="00692916" w:rsidRPr="007A30EC" w:rsidRDefault="00692916" w:rsidP="00E60732">
            <w:pPr>
              <w:pStyle w:val="NoSpacing"/>
            </w:pPr>
          </w:p>
        </w:tc>
        <w:tc>
          <w:tcPr>
            <w:tcW w:w="1060" w:type="dxa"/>
          </w:tcPr>
          <w:p w:rsidR="00692916" w:rsidRPr="007A30EC" w:rsidRDefault="00692916" w:rsidP="00E60732">
            <w:pPr>
              <w:pStyle w:val="NoSpacing"/>
            </w:pPr>
          </w:p>
        </w:tc>
        <w:tc>
          <w:tcPr>
            <w:tcW w:w="1061" w:type="dxa"/>
          </w:tcPr>
          <w:p w:rsidR="00692916" w:rsidRPr="007A30EC" w:rsidRDefault="00692916" w:rsidP="00E60732">
            <w:pPr>
              <w:pStyle w:val="NoSpacing"/>
            </w:pPr>
          </w:p>
        </w:tc>
        <w:tc>
          <w:tcPr>
            <w:tcW w:w="1061" w:type="dxa"/>
          </w:tcPr>
          <w:p w:rsidR="00692916" w:rsidRPr="007A30EC" w:rsidRDefault="00692916" w:rsidP="00E60732">
            <w:pPr>
              <w:pStyle w:val="NoSpacing"/>
            </w:pPr>
          </w:p>
        </w:tc>
        <w:tc>
          <w:tcPr>
            <w:tcW w:w="1061" w:type="dxa"/>
          </w:tcPr>
          <w:p w:rsidR="00692916" w:rsidRPr="007A30EC" w:rsidRDefault="00692916" w:rsidP="00E60732">
            <w:pPr>
              <w:pStyle w:val="NoSpacing"/>
            </w:pPr>
          </w:p>
        </w:tc>
        <w:tc>
          <w:tcPr>
            <w:tcW w:w="1061" w:type="dxa"/>
          </w:tcPr>
          <w:p w:rsidR="00692916" w:rsidRPr="007A30EC" w:rsidRDefault="00692916" w:rsidP="00E60732">
            <w:pPr>
              <w:pStyle w:val="NoSpacing"/>
            </w:pPr>
          </w:p>
        </w:tc>
        <w:tc>
          <w:tcPr>
            <w:tcW w:w="1061" w:type="dxa"/>
          </w:tcPr>
          <w:p w:rsidR="00692916" w:rsidRPr="007A30EC" w:rsidRDefault="00692916" w:rsidP="00E60732">
            <w:pPr>
              <w:pStyle w:val="NoSpacing"/>
            </w:pPr>
          </w:p>
        </w:tc>
        <w:tc>
          <w:tcPr>
            <w:tcW w:w="1061" w:type="dxa"/>
          </w:tcPr>
          <w:p w:rsidR="00692916" w:rsidRPr="007A30EC" w:rsidRDefault="00692916" w:rsidP="00E60732">
            <w:pPr>
              <w:pStyle w:val="NoSpacing"/>
            </w:pPr>
          </w:p>
        </w:tc>
      </w:tr>
      <w:tr w:rsidR="00692916" w:rsidRPr="007A30EC" w:rsidTr="007A30EC">
        <w:trPr>
          <w:trHeight w:val="3170"/>
        </w:trPr>
        <w:tc>
          <w:tcPr>
            <w:tcW w:w="5303" w:type="dxa"/>
            <w:gridSpan w:val="5"/>
          </w:tcPr>
          <w:p w:rsidR="00692916" w:rsidRPr="007A30EC" w:rsidRDefault="00692916" w:rsidP="00E60732">
            <w:pPr>
              <w:pStyle w:val="NoSpacing"/>
            </w:pPr>
            <w:r w:rsidRPr="007A30EC">
              <w:t>1-)</w:t>
            </w:r>
          </w:p>
          <w:p w:rsidR="00692916" w:rsidRPr="007A30EC" w:rsidRDefault="00692916" w:rsidP="00E60732">
            <w:pPr>
              <w:pStyle w:val="NoSpacing"/>
            </w:pPr>
            <w:r w:rsidRPr="007A30EC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" o:spid="_x0000_i1025" type="#_x0000_t75" style="width:233.25pt;height:50.25pt;visibility:visible">
                  <v:imagedata r:id="rId4" o:title=""/>
                </v:shape>
              </w:pict>
            </w:r>
          </w:p>
          <w:p w:rsidR="00692916" w:rsidRPr="007A30EC" w:rsidRDefault="00692916" w:rsidP="00E60732">
            <w:pPr>
              <w:pStyle w:val="NoSpacing"/>
            </w:pPr>
          </w:p>
        </w:tc>
        <w:tc>
          <w:tcPr>
            <w:tcW w:w="5303" w:type="dxa"/>
            <w:gridSpan w:val="6"/>
          </w:tcPr>
          <w:p w:rsidR="00692916" w:rsidRPr="007A30EC" w:rsidRDefault="00692916" w:rsidP="00E60732">
            <w:pPr>
              <w:pStyle w:val="NoSpacing"/>
            </w:pPr>
          </w:p>
        </w:tc>
      </w:tr>
      <w:tr w:rsidR="00692916" w:rsidRPr="007A30EC" w:rsidTr="007A30EC">
        <w:trPr>
          <w:trHeight w:val="3170"/>
        </w:trPr>
        <w:tc>
          <w:tcPr>
            <w:tcW w:w="5303" w:type="dxa"/>
            <w:gridSpan w:val="5"/>
          </w:tcPr>
          <w:p w:rsidR="00692916" w:rsidRPr="007A30EC" w:rsidRDefault="00692916" w:rsidP="00E60732">
            <w:pPr>
              <w:pStyle w:val="NoSpacing"/>
            </w:pPr>
            <w:r w:rsidRPr="007A30EC">
              <w:t>2-)</w:t>
            </w:r>
          </w:p>
          <w:p w:rsidR="00692916" w:rsidRPr="007A30EC" w:rsidRDefault="00692916" w:rsidP="00E60732">
            <w:pPr>
              <w:pStyle w:val="NoSpacing"/>
            </w:pPr>
            <w:r w:rsidRPr="007A30EC">
              <w:rPr>
                <w:rFonts w:eastAsia="Times New Roman"/>
                <w:position w:val="-10"/>
              </w:rPr>
              <w:object w:dxaOrig="3440" w:dyaOrig="360">
                <v:shape id="_x0000_i1026" type="#_x0000_t75" style="width:170.25pt;height:18pt" o:ole="">
                  <v:imagedata r:id="rId5" o:title=""/>
                </v:shape>
                <o:OLEObject Type="Embed" ProgID="Equation.DSMT4" ShapeID="_x0000_i1026" DrawAspect="Content" ObjectID="_1512728600" r:id="rId6"/>
              </w:object>
            </w:r>
            <w:r w:rsidRPr="007A30EC">
              <w:t xml:space="preserve">   fonksiyonu sabit fonksiyon olduğuna göre, </w:t>
            </w:r>
          </w:p>
          <w:p w:rsidR="00692916" w:rsidRPr="007A30EC" w:rsidRDefault="00692916" w:rsidP="00E60732">
            <w:pPr>
              <w:pStyle w:val="NoSpacing"/>
            </w:pPr>
            <w:r w:rsidRPr="007A30EC">
              <w:rPr>
                <w:rFonts w:eastAsia="Times New Roman"/>
                <w:position w:val="-10"/>
              </w:rPr>
              <w:object w:dxaOrig="1860" w:dyaOrig="320">
                <v:shape id="_x0000_i1027" type="#_x0000_t75" style="width:93pt;height:15.75pt" o:ole="">
                  <v:imagedata r:id="rId7" o:title=""/>
                </v:shape>
                <o:OLEObject Type="Embed" ProgID="Equation.DSMT4" ShapeID="_x0000_i1027" DrawAspect="Content" ObjectID="_1512728601" r:id="rId8"/>
              </w:object>
            </w:r>
            <w:r w:rsidRPr="007A30EC">
              <w:t xml:space="preserve"> kaçtır?</w:t>
            </w:r>
          </w:p>
          <w:p w:rsidR="00692916" w:rsidRPr="007A30EC" w:rsidRDefault="00692916" w:rsidP="00E60732">
            <w:pPr>
              <w:pStyle w:val="NoSpacing"/>
            </w:pPr>
          </w:p>
          <w:p w:rsidR="00692916" w:rsidRPr="007A30EC" w:rsidRDefault="00692916" w:rsidP="00E60732">
            <w:pPr>
              <w:pStyle w:val="NoSpacing"/>
            </w:pPr>
          </w:p>
        </w:tc>
        <w:tc>
          <w:tcPr>
            <w:tcW w:w="5303" w:type="dxa"/>
            <w:gridSpan w:val="6"/>
          </w:tcPr>
          <w:p w:rsidR="00692916" w:rsidRPr="007A30EC" w:rsidRDefault="00692916" w:rsidP="00E60732">
            <w:pPr>
              <w:pStyle w:val="NoSpacing"/>
            </w:pPr>
          </w:p>
        </w:tc>
      </w:tr>
      <w:tr w:rsidR="00692916" w:rsidRPr="007A30EC" w:rsidTr="007A30EC">
        <w:trPr>
          <w:trHeight w:val="3170"/>
        </w:trPr>
        <w:tc>
          <w:tcPr>
            <w:tcW w:w="5303" w:type="dxa"/>
            <w:gridSpan w:val="5"/>
          </w:tcPr>
          <w:p w:rsidR="00692916" w:rsidRPr="007A30EC" w:rsidRDefault="00692916" w:rsidP="00E60732">
            <w:pPr>
              <w:pStyle w:val="NoSpacing"/>
            </w:pPr>
            <w:r w:rsidRPr="007A30EC">
              <w:t>3-)</w:t>
            </w:r>
          </w:p>
          <w:p w:rsidR="00692916" w:rsidRPr="007A30EC" w:rsidRDefault="00692916" w:rsidP="00E60732">
            <w:pPr>
              <w:pStyle w:val="NoSpacing"/>
            </w:pPr>
            <w:r w:rsidRPr="007A30EC">
              <w:rPr>
                <w:noProof/>
                <w:lang w:eastAsia="tr-TR"/>
              </w:rPr>
              <w:pict>
                <v:shape id="Resim 9" o:spid="_x0000_i1028" type="#_x0000_t75" style="width:231.75pt;height:37.5pt;visibility:visible">
                  <v:imagedata r:id="rId9" o:title=""/>
                </v:shape>
              </w:pict>
            </w:r>
          </w:p>
          <w:p w:rsidR="00692916" w:rsidRPr="007A30EC" w:rsidRDefault="00692916" w:rsidP="00E60732">
            <w:pPr>
              <w:pStyle w:val="NoSpacing"/>
            </w:pPr>
          </w:p>
        </w:tc>
        <w:tc>
          <w:tcPr>
            <w:tcW w:w="5303" w:type="dxa"/>
            <w:gridSpan w:val="6"/>
          </w:tcPr>
          <w:p w:rsidR="00692916" w:rsidRPr="007A30EC" w:rsidRDefault="00692916" w:rsidP="00E60732">
            <w:pPr>
              <w:pStyle w:val="NoSpacing"/>
            </w:pPr>
          </w:p>
        </w:tc>
      </w:tr>
      <w:tr w:rsidR="00692916" w:rsidRPr="007A30EC" w:rsidTr="007A30EC">
        <w:trPr>
          <w:trHeight w:val="3170"/>
        </w:trPr>
        <w:tc>
          <w:tcPr>
            <w:tcW w:w="5303" w:type="dxa"/>
            <w:gridSpan w:val="5"/>
          </w:tcPr>
          <w:p w:rsidR="00692916" w:rsidRPr="007A30EC" w:rsidRDefault="00692916" w:rsidP="00E60732">
            <w:pPr>
              <w:pStyle w:val="NoSpacing"/>
            </w:pPr>
            <w:r>
              <w:rPr>
                <w:noProof/>
                <w:lang w:eastAsia="tr-TR"/>
              </w:rPr>
              <w:pict>
                <v:shape id="Resim 8" o:spid="_x0000_s1026" type="#_x0000_t75" style="position:absolute;margin-left:14.25pt;margin-top:1.9pt;width:181.5pt;height:150.75pt;z-index:251658240;visibility:visible;mso-position-horizontal-relative:text;mso-position-vertical-relative:text">
                  <v:imagedata r:id="rId10" o:title=""/>
                </v:shape>
              </w:pict>
            </w:r>
          </w:p>
          <w:p w:rsidR="00692916" w:rsidRPr="007A30EC" w:rsidRDefault="00692916" w:rsidP="00E60732">
            <w:pPr>
              <w:pStyle w:val="NoSpacing"/>
            </w:pPr>
          </w:p>
          <w:p w:rsidR="00692916" w:rsidRPr="007A30EC" w:rsidRDefault="00692916" w:rsidP="00E60732">
            <w:pPr>
              <w:pStyle w:val="NoSpacing"/>
            </w:pPr>
          </w:p>
        </w:tc>
        <w:tc>
          <w:tcPr>
            <w:tcW w:w="5303" w:type="dxa"/>
            <w:gridSpan w:val="6"/>
          </w:tcPr>
          <w:p w:rsidR="00692916" w:rsidRPr="007A30EC" w:rsidRDefault="00692916" w:rsidP="00E60732">
            <w:pPr>
              <w:pStyle w:val="NoSpacing"/>
            </w:pPr>
          </w:p>
        </w:tc>
      </w:tr>
    </w:tbl>
    <w:p w:rsidR="00692916" w:rsidRDefault="00692916" w:rsidP="00E60732">
      <w:pPr>
        <w:pStyle w:val="NoSpacing"/>
      </w:pPr>
    </w:p>
    <w:p w:rsidR="00692916" w:rsidRDefault="00692916" w:rsidP="00E60732">
      <w:pPr>
        <w:pStyle w:val="NoSpacing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03"/>
        <w:gridCol w:w="5303"/>
      </w:tblGrid>
      <w:tr w:rsidR="00692916" w:rsidRPr="007A30EC" w:rsidTr="007A30EC">
        <w:trPr>
          <w:trHeight w:val="2470"/>
        </w:trPr>
        <w:tc>
          <w:tcPr>
            <w:tcW w:w="5303" w:type="dxa"/>
          </w:tcPr>
          <w:p w:rsidR="00692916" w:rsidRPr="007A30EC" w:rsidRDefault="00692916" w:rsidP="00E60732">
            <w:pPr>
              <w:pStyle w:val="NoSpacing"/>
            </w:pPr>
            <w:r w:rsidRPr="007A30EC">
              <w:t>5-)</w:t>
            </w:r>
          </w:p>
          <w:p w:rsidR="00692916" w:rsidRPr="007A30EC" w:rsidRDefault="00692916" w:rsidP="00E60732">
            <w:pPr>
              <w:pStyle w:val="NoSpacing"/>
            </w:pPr>
            <w:r w:rsidRPr="007A30EC">
              <w:rPr>
                <w:noProof/>
                <w:lang w:eastAsia="tr-TR"/>
              </w:rPr>
              <w:pict>
                <v:shape id="Resim 12" o:spid="_x0000_i1029" type="#_x0000_t75" style="width:252pt;height:40.5pt;visibility:visible">
                  <v:imagedata r:id="rId11" o:title=""/>
                </v:shape>
              </w:pict>
            </w:r>
          </w:p>
          <w:p w:rsidR="00692916" w:rsidRPr="007A30EC" w:rsidRDefault="00692916" w:rsidP="00A606F8">
            <w:pPr>
              <w:pStyle w:val="NoSpacing"/>
            </w:pPr>
          </w:p>
        </w:tc>
        <w:tc>
          <w:tcPr>
            <w:tcW w:w="5303" w:type="dxa"/>
          </w:tcPr>
          <w:p w:rsidR="00692916" w:rsidRPr="007A30EC" w:rsidRDefault="00692916" w:rsidP="00E60732">
            <w:pPr>
              <w:pStyle w:val="NoSpacing"/>
            </w:pPr>
          </w:p>
        </w:tc>
      </w:tr>
      <w:tr w:rsidR="00692916" w:rsidRPr="007A30EC" w:rsidTr="007A30EC">
        <w:trPr>
          <w:trHeight w:val="2470"/>
        </w:trPr>
        <w:tc>
          <w:tcPr>
            <w:tcW w:w="5303" w:type="dxa"/>
          </w:tcPr>
          <w:p w:rsidR="00692916" w:rsidRPr="007A30EC" w:rsidRDefault="00692916" w:rsidP="00E60732">
            <w:pPr>
              <w:pStyle w:val="NoSpacing"/>
            </w:pPr>
            <w:r w:rsidRPr="007A30EC">
              <w:t>6-)</w:t>
            </w:r>
          </w:p>
          <w:p w:rsidR="00692916" w:rsidRPr="007A30EC" w:rsidRDefault="00692916" w:rsidP="00E60732">
            <w:pPr>
              <w:pStyle w:val="NoSpacing"/>
            </w:pPr>
            <w:r w:rsidRPr="007A30EC">
              <w:rPr>
                <w:noProof/>
                <w:lang w:eastAsia="tr-TR"/>
              </w:rPr>
              <w:pict>
                <v:shape id="Resim 15" o:spid="_x0000_i1030" type="#_x0000_t75" style="width:250.5pt;height:61.5pt;visibility:visible">
                  <v:imagedata r:id="rId12" o:title=""/>
                </v:shape>
              </w:pict>
            </w:r>
          </w:p>
          <w:p w:rsidR="00692916" w:rsidRPr="007A30EC" w:rsidRDefault="00692916" w:rsidP="00E60732">
            <w:pPr>
              <w:pStyle w:val="NoSpacing"/>
            </w:pPr>
          </w:p>
        </w:tc>
        <w:tc>
          <w:tcPr>
            <w:tcW w:w="5303" w:type="dxa"/>
          </w:tcPr>
          <w:p w:rsidR="00692916" w:rsidRPr="007A30EC" w:rsidRDefault="00692916" w:rsidP="00E60732">
            <w:pPr>
              <w:pStyle w:val="NoSpacing"/>
            </w:pPr>
          </w:p>
        </w:tc>
      </w:tr>
      <w:tr w:rsidR="00692916" w:rsidRPr="007A30EC" w:rsidTr="007A30EC">
        <w:trPr>
          <w:trHeight w:val="2470"/>
        </w:trPr>
        <w:tc>
          <w:tcPr>
            <w:tcW w:w="5303" w:type="dxa"/>
          </w:tcPr>
          <w:p w:rsidR="00692916" w:rsidRPr="007A30EC" w:rsidRDefault="00692916" w:rsidP="00E60732">
            <w:pPr>
              <w:pStyle w:val="NoSpacing"/>
            </w:pPr>
            <w:r w:rsidRPr="007A30EC">
              <w:t>7-)</w:t>
            </w:r>
          </w:p>
          <w:p w:rsidR="00692916" w:rsidRPr="007A30EC" w:rsidRDefault="00692916" w:rsidP="00E60732">
            <w:pPr>
              <w:pStyle w:val="NoSpacing"/>
            </w:pPr>
            <w:r w:rsidRPr="007A30EC">
              <w:rPr>
                <w:rFonts w:eastAsia="Times New Roman"/>
                <w:position w:val="-10"/>
              </w:rPr>
              <w:object w:dxaOrig="1719" w:dyaOrig="320">
                <v:shape id="_x0000_i1031" type="#_x0000_t75" style="width:86.25pt;height:15.75pt" o:ole="">
                  <v:imagedata r:id="rId13" o:title=""/>
                </v:shape>
                <o:OLEObject Type="Embed" ProgID="Equation.DSMT4" ShapeID="_x0000_i1031" DrawAspect="Content" ObjectID="_1512728602" r:id="rId14"/>
              </w:object>
            </w:r>
            <w:r w:rsidRPr="007A30EC">
              <w:t xml:space="preserve">  olduğuna göre,  </w:t>
            </w:r>
            <w:r w:rsidRPr="007A30EC">
              <w:rPr>
                <w:rFonts w:eastAsia="Times New Roman"/>
                <w:position w:val="-10"/>
              </w:rPr>
              <w:object w:dxaOrig="1120" w:dyaOrig="360">
                <v:shape id="_x0000_i1032" type="#_x0000_t75" style="width:56.25pt;height:18pt" o:ole="">
                  <v:imagedata r:id="rId15" o:title=""/>
                </v:shape>
                <o:OLEObject Type="Embed" ProgID="Equation.DSMT4" ShapeID="_x0000_i1032" DrawAspect="Content" ObjectID="_1512728603" r:id="rId16"/>
              </w:object>
            </w:r>
          </w:p>
          <w:p w:rsidR="00692916" w:rsidRPr="007A30EC" w:rsidRDefault="00692916" w:rsidP="00E60732">
            <w:pPr>
              <w:pStyle w:val="NoSpacing"/>
            </w:pPr>
          </w:p>
        </w:tc>
        <w:tc>
          <w:tcPr>
            <w:tcW w:w="5303" w:type="dxa"/>
          </w:tcPr>
          <w:p w:rsidR="00692916" w:rsidRPr="007A30EC" w:rsidRDefault="00692916" w:rsidP="00E60732">
            <w:pPr>
              <w:pStyle w:val="NoSpacing"/>
            </w:pPr>
          </w:p>
        </w:tc>
      </w:tr>
      <w:tr w:rsidR="00692916" w:rsidRPr="007A30EC" w:rsidTr="007A30EC">
        <w:trPr>
          <w:trHeight w:val="2470"/>
        </w:trPr>
        <w:tc>
          <w:tcPr>
            <w:tcW w:w="5303" w:type="dxa"/>
          </w:tcPr>
          <w:p w:rsidR="00692916" w:rsidRPr="007A30EC" w:rsidRDefault="00692916" w:rsidP="00E60732">
            <w:pPr>
              <w:pStyle w:val="NoSpacing"/>
            </w:pPr>
            <w:r w:rsidRPr="007A30EC">
              <w:t>8-)</w:t>
            </w:r>
          </w:p>
          <w:p w:rsidR="00692916" w:rsidRPr="007A30EC" w:rsidRDefault="00692916" w:rsidP="00E60732">
            <w:pPr>
              <w:pStyle w:val="NoSpacing"/>
            </w:pPr>
            <w:r w:rsidRPr="007A30EC">
              <w:rPr>
                <w:rFonts w:eastAsia="Times New Roman"/>
                <w:position w:val="-16"/>
              </w:rPr>
              <w:object w:dxaOrig="1480" w:dyaOrig="460">
                <v:shape id="_x0000_i1033" type="#_x0000_t75" style="width:74.25pt;height:23.25pt" o:ole="">
                  <v:imagedata r:id="rId17" o:title=""/>
                </v:shape>
                <o:OLEObject Type="Embed" ProgID="Equation.DSMT4" ShapeID="_x0000_i1033" DrawAspect="Content" ObjectID="_1512728604" r:id="rId18"/>
              </w:object>
            </w:r>
            <w:r w:rsidRPr="007A30EC">
              <w:t xml:space="preserve">  fonksiyonunun en geniş tanım kümesini bulunuz. (1983-ÖYS)</w:t>
            </w:r>
          </w:p>
          <w:p w:rsidR="00692916" w:rsidRPr="007A30EC" w:rsidRDefault="00692916" w:rsidP="00E60732">
            <w:pPr>
              <w:pStyle w:val="NoSpacing"/>
            </w:pPr>
          </w:p>
        </w:tc>
        <w:tc>
          <w:tcPr>
            <w:tcW w:w="5303" w:type="dxa"/>
          </w:tcPr>
          <w:p w:rsidR="00692916" w:rsidRPr="007A30EC" w:rsidRDefault="00692916" w:rsidP="00E60732">
            <w:pPr>
              <w:pStyle w:val="NoSpacing"/>
            </w:pPr>
          </w:p>
        </w:tc>
      </w:tr>
      <w:tr w:rsidR="00692916" w:rsidRPr="007A30EC" w:rsidTr="007A30EC">
        <w:trPr>
          <w:trHeight w:val="2470"/>
        </w:trPr>
        <w:tc>
          <w:tcPr>
            <w:tcW w:w="5303" w:type="dxa"/>
          </w:tcPr>
          <w:p w:rsidR="00692916" w:rsidRPr="007A30EC" w:rsidRDefault="00692916" w:rsidP="00E60732">
            <w:pPr>
              <w:pStyle w:val="NoSpacing"/>
            </w:pPr>
            <w:r w:rsidRPr="007A30EC">
              <w:t>9-)</w:t>
            </w:r>
          </w:p>
          <w:p w:rsidR="00692916" w:rsidRPr="007A30EC" w:rsidRDefault="00692916" w:rsidP="00E60732">
            <w:pPr>
              <w:pStyle w:val="NoSpacing"/>
            </w:pPr>
            <w:r w:rsidRPr="007A30EC">
              <w:rPr>
                <w:rFonts w:eastAsia="Times New Roman"/>
                <w:position w:val="-80"/>
              </w:rPr>
              <w:object w:dxaOrig="2580" w:dyaOrig="1719">
                <v:shape id="_x0000_i1034" type="#_x0000_t75" style="width:111pt;height:75pt" o:ole="">
                  <v:imagedata r:id="rId19" o:title=""/>
                </v:shape>
                <o:OLEObject Type="Embed" ProgID="Equation.DSMT4" ShapeID="_x0000_i1034" DrawAspect="Content" ObjectID="_1512728605" r:id="rId20"/>
              </w:object>
            </w:r>
            <w:r w:rsidRPr="007A30EC">
              <w:t xml:space="preserve">    parçalı fonksiyonuna göre, </w:t>
            </w:r>
            <w:r w:rsidRPr="007A30EC">
              <w:rPr>
                <w:rFonts w:eastAsia="Times New Roman"/>
                <w:position w:val="-10"/>
              </w:rPr>
              <w:object w:dxaOrig="2500" w:dyaOrig="320">
                <v:shape id="_x0000_i1035" type="#_x0000_t75" style="width:125.25pt;height:15.75pt" o:ole="">
                  <v:imagedata r:id="rId21" o:title=""/>
                </v:shape>
                <o:OLEObject Type="Embed" ProgID="Equation.DSMT4" ShapeID="_x0000_i1035" DrawAspect="Content" ObjectID="_1512728606" r:id="rId22"/>
              </w:object>
            </w:r>
          </w:p>
          <w:p w:rsidR="00692916" w:rsidRPr="007A30EC" w:rsidRDefault="00692916" w:rsidP="00E60732">
            <w:pPr>
              <w:pStyle w:val="NoSpacing"/>
            </w:pPr>
          </w:p>
          <w:p w:rsidR="00692916" w:rsidRPr="007A30EC" w:rsidRDefault="00692916" w:rsidP="00E60732">
            <w:pPr>
              <w:pStyle w:val="NoSpacing"/>
            </w:pPr>
          </w:p>
        </w:tc>
        <w:tc>
          <w:tcPr>
            <w:tcW w:w="5303" w:type="dxa"/>
          </w:tcPr>
          <w:p w:rsidR="00692916" w:rsidRPr="007A30EC" w:rsidRDefault="00692916" w:rsidP="00E60732">
            <w:pPr>
              <w:pStyle w:val="NoSpacing"/>
            </w:pPr>
          </w:p>
        </w:tc>
      </w:tr>
      <w:tr w:rsidR="00692916" w:rsidRPr="007A30EC" w:rsidTr="007A30EC">
        <w:trPr>
          <w:trHeight w:val="2470"/>
        </w:trPr>
        <w:tc>
          <w:tcPr>
            <w:tcW w:w="5303" w:type="dxa"/>
          </w:tcPr>
          <w:p w:rsidR="00692916" w:rsidRPr="007A30EC" w:rsidRDefault="00692916" w:rsidP="00E60732">
            <w:pPr>
              <w:pStyle w:val="NoSpacing"/>
            </w:pPr>
            <w:r w:rsidRPr="007A30EC">
              <w:t>10-)</w:t>
            </w:r>
          </w:p>
          <w:p w:rsidR="00692916" w:rsidRPr="007A30EC" w:rsidRDefault="00692916" w:rsidP="00E60732">
            <w:pPr>
              <w:pStyle w:val="NoSpacing"/>
            </w:pPr>
            <w:r w:rsidRPr="007A30EC">
              <w:rPr>
                <w:noProof/>
                <w:lang w:eastAsia="tr-TR"/>
              </w:rPr>
              <w:pict>
                <v:shape id="Resim 19" o:spid="_x0000_i1036" type="#_x0000_t75" style="width:149.25pt;height:38.25pt;visibility:visible">
                  <v:imagedata r:id="rId23" o:title=""/>
                </v:shape>
              </w:pict>
            </w:r>
          </w:p>
          <w:p w:rsidR="00692916" w:rsidRPr="007A30EC" w:rsidRDefault="00692916" w:rsidP="00E60732">
            <w:pPr>
              <w:pStyle w:val="NoSpacing"/>
            </w:pPr>
          </w:p>
          <w:p w:rsidR="00692916" w:rsidRPr="007A30EC" w:rsidRDefault="00692916" w:rsidP="00E60732">
            <w:pPr>
              <w:pStyle w:val="NoSpacing"/>
            </w:pPr>
          </w:p>
        </w:tc>
        <w:tc>
          <w:tcPr>
            <w:tcW w:w="5303" w:type="dxa"/>
          </w:tcPr>
          <w:p w:rsidR="00692916" w:rsidRPr="007A30EC" w:rsidRDefault="00692916" w:rsidP="00E60732">
            <w:pPr>
              <w:pStyle w:val="NoSpacing"/>
            </w:pPr>
          </w:p>
        </w:tc>
      </w:tr>
    </w:tbl>
    <w:p w:rsidR="00692916" w:rsidRDefault="00692916" w:rsidP="00E60732">
      <w:pPr>
        <w:pStyle w:val="NoSpacing"/>
      </w:pPr>
    </w:p>
    <w:sectPr w:rsidR="00692916" w:rsidSect="00E607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0732"/>
    <w:rsid w:val="0000047D"/>
    <w:rsid w:val="000029F1"/>
    <w:rsid w:val="0000356D"/>
    <w:rsid w:val="00003998"/>
    <w:rsid w:val="000078A6"/>
    <w:rsid w:val="00013650"/>
    <w:rsid w:val="00013F09"/>
    <w:rsid w:val="00013FD9"/>
    <w:rsid w:val="00014874"/>
    <w:rsid w:val="00016859"/>
    <w:rsid w:val="00017247"/>
    <w:rsid w:val="00017C5C"/>
    <w:rsid w:val="00020470"/>
    <w:rsid w:val="00021755"/>
    <w:rsid w:val="00021E92"/>
    <w:rsid w:val="000234BA"/>
    <w:rsid w:val="00023906"/>
    <w:rsid w:val="00024205"/>
    <w:rsid w:val="000265AE"/>
    <w:rsid w:val="0003091C"/>
    <w:rsid w:val="00031AE3"/>
    <w:rsid w:val="00031F42"/>
    <w:rsid w:val="000321F9"/>
    <w:rsid w:val="00033745"/>
    <w:rsid w:val="00036C6B"/>
    <w:rsid w:val="000441D3"/>
    <w:rsid w:val="0004448C"/>
    <w:rsid w:val="00044FE8"/>
    <w:rsid w:val="000456CC"/>
    <w:rsid w:val="00045A7B"/>
    <w:rsid w:val="00045F55"/>
    <w:rsid w:val="0004623C"/>
    <w:rsid w:val="00046DB5"/>
    <w:rsid w:val="00047750"/>
    <w:rsid w:val="00050BC7"/>
    <w:rsid w:val="00052316"/>
    <w:rsid w:val="000543DF"/>
    <w:rsid w:val="00054538"/>
    <w:rsid w:val="000556DD"/>
    <w:rsid w:val="000562FD"/>
    <w:rsid w:val="00061FC9"/>
    <w:rsid w:val="00063F44"/>
    <w:rsid w:val="000651F8"/>
    <w:rsid w:val="000651FB"/>
    <w:rsid w:val="000673A7"/>
    <w:rsid w:val="00067529"/>
    <w:rsid w:val="000700F2"/>
    <w:rsid w:val="000716DA"/>
    <w:rsid w:val="00071F3B"/>
    <w:rsid w:val="000728C7"/>
    <w:rsid w:val="00072D4C"/>
    <w:rsid w:val="00072FB9"/>
    <w:rsid w:val="000739CA"/>
    <w:rsid w:val="000740C1"/>
    <w:rsid w:val="00074D32"/>
    <w:rsid w:val="000758BD"/>
    <w:rsid w:val="000762A7"/>
    <w:rsid w:val="000764AE"/>
    <w:rsid w:val="00076867"/>
    <w:rsid w:val="00080CB0"/>
    <w:rsid w:val="0008135F"/>
    <w:rsid w:val="00081500"/>
    <w:rsid w:val="00082380"/>
    <w:rsid w:val="00082908"/>
    <w:rsid w:val="00084276"/>
    <w:rsid w:val="00084B3C"/>
    <w:rsid w:val="00085C2C"/>
    <w:rsid w:val="00086548"/>
    <w:rsid w:val="0008674C"/>
    <w:rsid w:val="00086C80"/>
    <w:rsid w:val="00087067"/>
    <w:rsid w:val="00087853"/>
    <w:rsid w:val="00090000"/>
    <w:rsid w:val="00092246"/>
    <w:rsid w:val="00094488"/>
    <w:rsid w:val="0009450E"/>
    <w:rsid w:val="00097362"/>
    <w:rsid w:val="000A00A5"/>
    <w:rsid w:val="000A16EF"/>
    <w:rsid w:val="000A1B74"/>
    <w:rsid w:val="000A240E"/>
    <w:rsid w:val="000A4E77"/>
    <w:rsid w:val="000A5BBB"/>
    <w:rsid w:val="000A6575"/>
    <w:rsid w:val="000A76B1"/>
    <w:rsid w:val="000B1254"/>
    <w:rsid w:val="000B2B38"/>
    <w:rsid w:val="000B31E6"/>
    <w:rsid w:val="000C01D4"/>
    <w:rsid w:val="000C2F18"/>
    <w:rsid w:val="000C6C6C"/>
    <w:rsid w:val="000D0A19"/>
    <w:rsid w:val="000D1E69"/>
    <w:rsid w:val="000D2B72"/>
    <w:rsid w:val="000D6AF3"/>
    <w:rsid w:val="000D6F3F"/>
    <w:rsid w:val="000D7999"/>
    <w:rsid w:val="000E13CF"/>
    <w:rsid w:val="000E19D9"/>
    <w:rsid w:val="000E1BB6"/>
    <w:rsid w:val="000E26CA"/>
    <w:rsid w:val="000E307A"/>
    <w:rsid w:val="000E373E"/>
    <w:rsid w:val="000E4BD5"/>
    <w:rsid w:val="000F0841"/>
    <w:rsid w:val="000F12E9"/>
    <w:rsid w:val="000F1E38"/>
    <w:rsid w:val="000F3A19"/>
    <w:rsid w:val="000F3A81"/>
    <w:rsid w:val="000F3BE4"/>
    <w:rsid w:val="000F3E19"/>
    <w:rsid w:val="000F4AA8"/>
    <w:rsid w:val="000F4DE1"/>
    <w:rsid w:val="000F5D2A"/>
    <w:rsid w:val="000F6DA1"/>
    <w:rsid w:val="00100AE4"/>
    <w:rsid w:val="0010198E"/>
    <w:rsid w:val="0010268D"/>
    <w:rsid w:val="00102D79"/>
    <w:rsid w:val="00103639"/>
    <w:rsid w:val="00104120"/>
    <w:rsid w:val="00104E31"/>
    <w:rsid w:val="00105BCC"/>
    <w:rsid w:val="0010667E"/>
    <w:rsid w:val="00111DAD"/>
    <w:rsid w:val="00112DB2"/>
    <w:rsid w:val="00112EC6"/>
    <w:rsid w:val="00113A1F"/>
    <w:rsid w:val="00113FF9"/>
    <w:rsid w:val="00115B97"/>
    <w:rsid w:val="0011709F"/>
    <w:rsid w:val="001177B5"/>
    <w:rsid w:val="0012214C"/>
    <w:rsid w:val="00122B18"/>
    <w:rsid w:val="001232F0"/>
    <w:rsid w:val="001248CB"/>
    <w:rsid w:val="001249E2"/>
    <w:rsid w:val="00124EAC"/>
    <w:rsid w:val="00125BF8"/>
    <w:rsid w:val="001264EB"/>
    <w:rsid w:val="00130572"/>
    <w:rsid w:val="001305EE"/>
    <w:rsid w:val="00136CA4"/>
    <w:rsid w:val="00137C84"/>
    <w:rsid w:val="001434C5"/>
    <w:rsid w:val="001444A7"/>
    <w:rsid w:val="00145D37"/>
    <w:rsid w:val="0015123B"/>
    <w:rsid w:val="00151FE5"/>
    <w:rsid w:val="001527F1"/>
    <w:rsid w:val="001528CF"/>
    <w:rsid w:val="00153D99"/>
    <w:rsid w:val="00157127"/>
    <w:rsid w:val="0015725C"/>
    <w:rsid w:val="00157524"/>
    <w:rsid w:val="00160DCE"/>
    <w:rsid w:val="00163A58"/>
    <w:rsid w:val="00164750"/>
    <w:rsid w:val="00164E22"/>
    <w:rsid w:val="001660D0"/>
    <w:rsid w:val="00167407"/>
    <w:rsid w:val="00170198"/>
    <w:rsid w:val="001710CD"/>
    <w:rsid w:val="001724DE"/>
    <w:rsid w:val="00172605"/>
    <w:rsid w:val="00174B6F"/>
    <w:rsid w:val="00174BE6"/>
    <w:rsid w:val="0017656C"/>
    <w:rsid w:val="001775A2"/>
    <w:rsid w:val="00177D52"/>
    <w:rsid w:val="001802DC"/>
    <w:rsid w:val="00180FEB"/>
    <w:rsid w:val="0018236D"/>
    <w:rsid w:val="0018387D"/>
    <w:rsid w:val="0018448D"/>
    <w:rsid w:val="00187E9B"/>
    <w:rsid w:val="00190873"/>
    <w:rsid w:val="00190BC6"/>
    <w:rsid w:val="00192871"/>
    <w:rsid w:val="00195F99"/>
    <w:rsid w:val="001A37F1"/>
    <w:rsid w:val="001A6245"/>
    <w:rsid w:val="001A6451"/>
    <w:rsid w:val="001A6513"/>
    <w:rsid w:val="001A75D0"/>
    <w:rsid w:val="001A7D4A"/>
    <w:rsid w:val="001B1EB7"/>
    <w:rsid w:val="001B252B"/>
    <w:rsid w:val="001B3D12"/>
    <w:rsid w:val="001B4337"/>
    <w:rsid w:val="001B597D"/>
    <w:rsid w:val="001B7AC4"/>
    <w:rsid w:val="001B7DF4"/>
    <w:rsid w:val="001C11D5"/>
    <w:rsid w:val="001C3FAE"/>
    <w:rsid w:val="001C4330"/>
    <w:rsid w:val="001C5578"/>
    <w:rsid w:val="001C7F6A"/>
    <w:rsid w:val="001D03AB"/>
    <w:rsid w:val="001D04F2"/>
    <w:rsid w:val="001D4776"/>
    <w:rsid w:val="001D4820"/>
    <w:rsid w:val="001D4F3B"/>
    <w:rsid w:val="001D77A4"/>
    <w:rsid w:val="001E00A4"/>
    <w:rsid w:val="001E00F0"/>
    <w:rsid w:val="001E2A56"/>
    <w:rsid w:val="001E352E"/>
    <w:rsid w:val="001E3EF9"/>
    <w:rsid w:val="001E41EF"/>
    <w:rsid w:val="001E431A"/>
    <w:rsid w:val="001E58B9"/>
    <w:rsid w:val="001F3DD8"/>
    <w:rsid w:val="001F42F0"/>
    <w:rsid w:val="001F7F2C"/>
    <w:rsid w:val="00207519"/>
    <w:rsid w:val="00213304"/>
    <w:rsid w:val="00213825"/>
    <w:rsid w:val="00215E84"/>
    <w:rsid w:val="002163E0"/>
    <w:rsid w:val="00216E16"/>
    <w:rsid w:val="00216FD3"/>
    <w:rsid w:val="00222CC8"/>
    <w:rsid w:val="00222F9A"/>
    <w:rsid w:val="00223C8F"/>
    <w:rsid w:val="00224C43"/>
    <w:rsid w:val="00226888"/>
    <w:rsid w:val="0023174A"/>
    <w:rsid w:val="00232B99"/>
    <w:rsid w:val="00234677"/>
    <w:rsid w:val="00235C47"/>
    <w:rsid w:val="00236032"/>
    <w:rsid w:val="00237049"/>
    <w:rsid w:val="00237E4D"/>
    <w:rsid w:val="00241574"/>
    <w:rsid w:val="002415B1"/>
    <w:rsid w:val="002416CC"/>
    <w:rsid w:val="00242583"/>
    <w:rsid w:val="002432CF"/>
    <w:rsid w:val="002457D2"/>
    <w:rsid w:val="002458B9"/>
    <w:rsid w:val="00245CEB"/>
    <w:rsid w:val="00246CB5"/>
    <w:rsid w:val="00250803"/>
    <w:rsid w:val="00251CE3"/>
    <w:rsid w:val="00252941"/>
    <w:rsid w:val="00260FA6"/>
    <w:rsid w:val="0026286E"/>
    <w:rsid w:val="00263423"/>
    <w:rsid w:val="00264045"/>
    <w:rsid w:val="0026556A"/>
    <w:rsid w:val="00265765"/>
    <w:rsid w:val="00270252"/>
    <w:rsid w:val="00272B4F"/>
    <w:rsid w:val="002746B9"/>
    <w:rsid w:val="00274CFA"/>
    <w:rsid w:val="00277F48"/>
    <w:rsid w:val="00280A80"/>
    <w:rsid w:val="00280DA7"/>
    <w:rsid w:val="00281858"/>
    <w:rsid w:val="00281FF2"/>
    <w:rsid w:val="002824B9"/>
    <w:rsid w:val="0028462C"/>
    <w:rsid w:val="00285528"/>
    <w:rsid w:val="002901D9"/>
    <w:rsid w:val="00290C8A"/>
    <w:rsid w:val="002934F9"/>
    <w:rsid w:val="0029538C"/>
    <w:rsid w:val="00297243"/>
    <w:rsid w:val="0029792E"/>
    <w:rsid w:val="00297C69"/>
    <w:rsid w:val="002A4EFD"/>
    <w:rsid w:val="002A59B6"/>
    <w:rsid w:val="002A60E7"/>
    <w:rsid w:val="002A6483"/>
    <w:rsid w:val="002A69EE"/>
    <w:rsid w:val="002A77B9"/>
    <w:rsid w:val="002B3E2E"/>
    <w:rsid w:val="002B40AC"/>
    <w:rsid w:val="002B55CA"/>
    <w:rsid w:val="002B5C7C"/>
    <w:rsid w:val="002B6DAB"/>
    <w:rsid w:val="002B7935"/>
    <w:rsid w:val="002C25CC"/>
    <w:rsid w:val="002C5F6B"/>
    <w:rsid w:val="002C77B2"/>
    <w:rsid w:val="002D082D"/>
    <w:rsid w:val="002D1757"/>
    <w:rsid w:val="002D1F39"/>
    <w:rsid w:val="002D3BD7"/>
    <w:rsid w:val="002D525C"/>
    <w:rsid w:val="002D5408"/>
    <w:rsid w:val="002D5B38"/>
    <w:rsid w:val="002E3AE7"/>
    <w:rsid w:val="002E4664"/>
    <w:rsid w:val="002E4FC8"/>
    <w:rsid w:val="002E555F"/>
    <w:rsid w:val="002E618E"/>
    <w:rsid w:val="002E649E"/>
    <w:rsid w:val="002E7300"/>
    <w:rsid w:val="002F0304"/>
    <w:rsid w:val="002F0D28"/>
    <w:rsid w:val="002F30AB"/>
    <w:rsid w:val="002F519E"/>
    <w:rsid w:val="002F58AF"/>
    <w:rsid w:val="002F78BF"/>
    <w:rsid w:val="002F7ADE"/>
    <w:rsid w:val="003004CB"/>
    <w:rsid w:val="003020DF"/>
    <w:rsid w:val="00302C87"/>
    <w:rsid w:val="00302E71"/>
    <w:rsid w:val="00303776"/>
    <w:rsid w:val="0030378D"/>
    <w:rsid w:val="00304170"/>
    <w:rsid w:val="00304207"/>
    <w:rsid w:val="003044CC"/>
    <w:rsid w:val="003045EC"/>
    <w:rsid w:val="00304910"/>
    <w:rsid w:val="00305065"/>
    <w:rsid w:val="0030517B"/>
    <w:rsid w:val="00305D24"/>
    <w:rsid w:val="0030633E"/>
    <w:rsid w:val="00307A0E"/>
    <w:rsid w:val="00310216"/>
    <w:rsid w:val="003160DC"/>
    <w:rsid w:val="00316B99"/>
    <w:rsid w:val="00316DB5"/>
    <w:rsid w:val="0031738A"/>
    <w:rsid w:val="003175D9"/>
    <w:rsid w:val="00317B8B"/>
    <w:rsid w:val="00317F48"/>
    <w:rsid w:val="003211DF"/>
    <w:rsid w:val="00323779"/>
    <w:rsid w:val="00324612"/>
    <w:rsid w:val="00325453"/>
    <w:rsid w:val="003303E6"/>
    <w:rsid w:val="0033214B"/>
    <w:rsid w:val="00332449"/>
    <w:rsid w:val="0033363F"/>
    <w:rsid w:val="00333949"/>
    <w:rsid w:val="00335503"/>
    <w:rsid w:val="00337196"/>
    <w:rsid w:val="00345713"/>
    <w:rsid w:val="00346B50"/>
    <w:rsid w:val="00350A9D"/>
    <w:rsid w:val="00354D61"/>
    <w:rsid w:val="003550BD"/>
    <w:rsid w:val="003571BC"/>
    <w:rsid w:val="00361846"/>
    <w:rsid w:val="003619FB"/>
    <w:rsid w:val="00361B97"/>
    <w:rsid w:val="00361FB9"/>
    <w:rsid w:val="003629DD"/>
    <w:rsid w:val="003647EC"/>
    <w:rsid w:val="00367595"/>
    <w:rsid w:val="00367BBF"/>
    <w:rsid w:val="00367E4F"/>
    <w:rsid w:val="00373538"/>
    <w:rsid w:val="003746F1"/>
    <w:rsid w:val="00375CB8"/>
    <w:rsid w:val="003761A9"/>
    <w:rsid w:val="003767C0"/>
    <w:rsid w:val="003808DE"/>
    <w:rsid w:val="0038139A"/>
    <w:rsid w:val="003819C5"/>
    <w:rsid w:val="0038297D"/>
    <w:rsid w:val="0038298D"/>
    <w:rsid w:val="00383B1F"/>
    <w:rsid w:val="00386FAC"/>
    <w:rsid w:val="00387F0E"/>
    <w:rsid w:val="00387FB7"/>
    <w:rsid w:val="0039313E"/>
    <w:rsid w:val="003938A5"/>
    <w:rsid w:val="00393FE7"/>
    <w:rsid w:val="003947A8"/>
    <w:rsid w:val="00396097"/>
    <w:rsid w:val="00396C57"/>
    <w:rsid w:val="0039701B"/>
    <w:rsid w:val="003A09C4"/>
    <w:rsid w:val="003A1B99"/>
    <w:rsid w:val="003A2ED9"/>
    <w:rsid w:val="003A65C0"/>
    <w:rsid w:val="003A6AA2"/>
    <w:rsid w:val="003B09FF"/>
    <w:rsid w:val="003B1A30"/>
    <w:rsid w:val="003B4522"/>
    <w:rsid w:val="003B5F12"/>
    <w:rsid w:val="003C0435"/>
    <w:rsid w:val="003C1C58"/>
    <w:rsid w:val="003C2640"/>
    <w:rsid w:val="003C2879"/>
    <w:rsid w:val="003C2CA7"/>
    <w:rsid w:val="003C45A3"/>
    <w:rsid w:val="003C4D92"/>
    <w:rsid w:val="003C68EE"/>
    <w:rsid w:val="003D05D1"/>
    <w:rsid w:val="003D1C36"/>
    <w:rsid w:val="003D21E7"/>
    <w:rsid w:val="003D3459"/>
    <w:rsid w:val="003D42C7"/>
    <w:rsid w:val="003D4B72"/>
    <w:rsid w:val="003E248A"/>
    <w:rsid w:val="003E36E7"/>
    <w:rsid w:val="003E3A17"/>
    <w:rsid w:val="003E4348"/>
    <w:rsid w:val="003E5361"/>
    <w:rsid w:val="003E5901"/>
    <w:rsid w:val="003E629C"/>
    <w:rsid w:val="003E6923"/>
    <w:rsid w:val="003E72CB"/>
    <w:rsid w:val="003E738D"/>
    <w:rsid w:val="003E7996"/>
    <w:rsid w:val="003F075A"/>
    <w:rsid w:val="003F1EC0"/>
    <w:rsid w:val="003F2AEE"/>
    <w:rsid w:val="003F319B"/>
    <w:rsid w:val="003F31A0"/>
    <w:rsid w:val="003F35D1"/>
    <w:rsid w:val="003F3888"/>
    <w:rsid w:val="003F6149"/>
    <w:rsid w:val="003F6916"/>
    <w:rsid w:val="0040134C"/>
    <w:rsid w:val="00407135"/>
    <w:rsid w:val="00407A46"/>
    <w:rsid w:val="00407EC3"/>
    <w:rsid w:val="00411C02"/>
    <w:rsid w:val="00412918"/>
    <w:rsid w:val="00417EF0"/>
    <w:rsid w:val="00421F92"/>
    <w:rsid w:val="004248EC"/>
    <w:rsid w:val="00425CD5"/>
    <w:rsid w:val="00425F9A"/>
    <w:rsid w:val="0042793F"/>
    <w:rsid w:val="00430154"/>
    <w:rsid w:val="00430E7D"/>
    <w:rsid w:val="00431987"/>
    <w:rsid w:val="00431F1D"/>
    <w:rsid w:val="00431F4A"/>
    <w:rsid w:val="0043478D"/>
    <w:rsid w:val="004368B8"/>
    <w:rsid w:val="00440897"/>
    <w:rsid w:val="00440A45"/>
    <w:rsid w:val="00441720"/>
    <w:rsid w:val="00442D9D"/>
    <w:rsid w:val="00445070"/>
    <w:rsid w:val="00445ACF"/>
    <w:rsid w:val="00447586"/>
    <w:rsid w:val="0045006A"/>
    <w:rsid w:val="00452ED6"/>
    <w:rsid w:val="00455C41"/>
    <w:rsid w:val="00455DC1"/>
    <w:rsid w:val="0046243D"/>
    <w:rsid w:val="004638C5"/>
    <w:rsid w:val="00463D55"/>
    <w:rsid w:val="00464DF3"/>
    <w:rsid w:val="00464E19"/>
    <w:rsid w:val="00466769"/>
    <w:rsid w:val="004672AD"/>
    <w:rsid w:val="00467C56"/>
    <w:rsid w:val="00467F67"/>
    <w:rsid w:val="00472B9D"/>
    <w:rsid w:val="00475FA6"/>
    <w:rsid w:val="00477C27"/>
    <w:rsid w:val="00480052"/>
    <w:rsid w:val="004807FD"/>
    <w:rsid w:val="0048178C"/>
    <w:rsid w:val="0048312E"/>
    <w:rsid w:val="00485B1E"/>
    <w:rsid w:val="00486106"/>
    <w:rsid w:val="00487DFC"/>
    <w:rsid w:val="00491916"/>
    <w:rsid w:val="00491B12"/>
    <w:rsid w:val="00492744"/>
    <w:rsid w:val="004947D5"/>
    <w:rsid w:val="004962D3"/>
    <w:rsid w:val="004A146A"/>
    <w:rsid w:val="004A565B"/>
    <w:rsid w:val="004A736E"/>
    <w:rsid w:val="004A7BAC"/>
    <w:rsid w:val="004B0BF9"/>
    <w:rsid w:val="004B104B"/>
    <w:rsid w:val="004B1A7D"/>
    <w:rsid w:val="004B35D1"/>
    <w:rsid w:val="004B4B22"/>
    <w:rsid w:val="004B7886"/>
    <w:rsid w:val="004C2E0A"/>
    <w:rsid w:val="004C3618"/>
    <w:rsid w:val="004C4D2E"/>
    <w:rsid w:val="004C4FDA"/>
    <w:rsid w:val="004C5C38"/>
    <w:rsid w:val="004C625A"/>
    <w:rsid w:val="004C691A"/>
    <w:rsid w:val="004C7A8F"/>
    <w:rsid w:val="004D0002"/>
    <w:rsid w:val="004D1279"/>
    <w:rsid w:val="004D14C8"/>
    <w:rsid w:val="004D154F"/>
    <w:rsid w:val="004D245E"/>
    <w:rsid w:val="004D36B7"/>
    <w:rsid w:val="004D3CE0"/>
    <w:rsid w:val="004D58B8"/>
    <w:rsid w:val="004D6AFF"/>
    <w:rsid w:val="004D75C0"/>
    <w:rsid w:val="004E0414"/>
    <w:rsid w:val="004E1211"/>
    <w:rsid w:val="004E132E"/>
    <w:rsid w:val="004E1C0F"/>
    <w:rsid w:val="004E20FB"/>
    <w:rsid w:val="004E2C17"/>
    <w:rsid w:val="004E323E"/>
    <w:rsid w:val="004E3743"/>
    <w:rsid w:val="004E5D81"/>
    <w:rsid w:val="004E6F2C"/>
    <w:rsid w:val="004F1E0F"/>
    <w:rsid w:val="004F343A"/>
    <w:rsid w:val="004F5287"/>
    <w:rsid w:val="005006B8"/>
    <w:rsid w:val="00501545"/>
    <w:rsid w:val="00502A2F"/>
    <w:rsid w:val="00502DDE"/>
    <w:rsid w:val="005034E8"/>
    <w:rsid w:val="005040B7"/>
    <w:rsid w:val="0050587A"/>
    <w:rsid w:val="00505DB0"/>
    <w:rsid w:val="00505F76"/>
    <w:rsid w:val="00506236"/>
    <w:rsid w:val="0051265E"/>
    <w:rsid w:val="00515074"/>
    <w:rsid w:val="00515802"/>
    <w:rsid w:val="0051622A"/>
    <w:rsid w:val="0051735D"/>
    <w:rsid w:val="00520FA6"/>
    <w:rsid w:val="005221CC"/>
    <w:rsid w:val="005221D0"/>
    <w:rsid w:val="00522241"/>
    <w:rsid w:val="00523D45"/>
    <w:rsid w:val="005246FA"/>
    <w:rsid w:val="00530CA6"/>
    <w:rsid w:val="0053187C"/>
    <w:rsid w:val="00532B0F"/>
    <w:rsid w:val="00533174"/>
    <w:rsid w:val="005339EF"/>
    <w:rsid w:val="005367A2"/>
    <w:rsid w:val="0054144D"/>
    <w:rsid w:val="00541590"/>
    <w:rsid w:val="005417AA"/>
    <w:rsid w:val="0054360C"/>
    <w:rsid w:val="00543B9F"/>
    <w:rsid w:val="00544222"/>
    <w:rsid w:val="00544680"/>
    <w:rsid w:val="00544CAC"/>
    <w:rsid w:val="00546606"/>
    <w:rsid w:val="005477A7"/>
    <w:rsid w:val="00550A56"/>
    <w:rsid w:val="00551327"/>
    <w:rsid w:val="00551557"/>
    <w:rsid w:val="005543DC"/>
    <w:rsid w:val="00555372"/>
    <w:rsid w:val="00557D91"/>
    <w:rsid w:val="005606E8"/>
    <w:rsid w:val="00562DB4"/>
    <w:rsid w:val="0056400E"/>
    <w:rsid w:val="0056415F"/>
    <w:rsid w:val="00564BC1"/>
    <w:rsid w:val="005654A3"/>
    <w:rsid w:val="00565592"/>
    <w:rsid w:val="00566AE9"/>
    <w:rsid w:val="005706F4"/>
    <w:rsid w:val="00571A66"/>
    <w:rsid w:val="005723BC"/>
    <w:rsid w:val="00574130"/>
    <w:rsid w:val="005759E2"/>
    <w:rsid w:val="005770B2"/>
    <w:rsid w:val="0057750C"/>
    <w:rsid w:val="00581CFA"/>
    <w:rsid w:val="005820E5"/>
    <w:rsid w:val="0058316A"/>
    <w:rsid w:val="00584E08"/>
    <w:rsid w:val="00584F2E"/>
    <w:rsid w:val="005858DE"/>
    <w:rsid w:val="0058624B"/>
    <w:rsid w:val="005863CC"/>
    <w:rsid w:val="005908BF"/>
    <w:rsid w:val="0059195E"/>
    <w:rsid w:val="005921AA"/>
    <w:rsid w:val="005944E8"/>
    <w:rsid w:val="005963D3"/>
    <w:rsid w:val="00597EEC"/>
    <w:rsid w:val="005A2EC6"/>
    <w:rsid w:val="005A3072"/>
    <w:rsid w:val="005A7621"/>
    <w:rsid w:val="005B1032"/>
    <w:rsid w:val="005B187A"/>
    <w:rsid w:val="005B1C00"/>
    <w:rsid w:val="005B57A5"/>
    <w:rsid w:val="005C1F85"/>
    <w:rsid w:val="005C59C8"/>
    <w:rsid w:val="005C66F1"/>
    <w:rsid w:val="005C77A7"/>
    <w:rsid w:val="005C7B32"/>
    <w:rsid w:val="005D257E"/>
    <w:rsid w:val="005D34C7"/>
    <w:rsid w:val="005D39B1"/>
    <w:rsid w:val="005D3B6C"/>
    <w:rsid w:val="005D68BC"/>
    <w:rsid w:val="005E566C"/>
    <w:rsid w:val="005E6A28"/>
    <w:rsid w:val="005E6B0F"/>
    <w:rsid w:val="005E6CE1"/>
    <w:rsid w:val="005E7C17"/>
    <w:rsid w:val="005F1782"/>
    <w:rsid w:val="005F378D"/>
    <w:rsid w:val="005F39A2"/>
    <w:rsid w:val="005F4D0F"/>
    <w:rsid w:val="005F60BA"/>
    <w:rsid w:val="00601532"/>
    <w:rsid w:val="0061270C"/>
    <w:rsid w:val="006133A7"/>
    <w:rsid w:val="0061448E"/>
    <w:rsid w:val="00615D4D"/>
    <w:rsid w:val="00621E7F"/>
    <w:rsid w:val="00624DD7"/>
    <w:rsid w:val="00624E64"/>
    <w:rsid w:val="006265EA"/>
    <w:rsid w:val="00627837"/>
    <w:rsid w:val="006300B5"/>
    <w:rsid w:val="00631215"/>
    <w:rsid w:val="006318C0"/>
    <w:rsid w:val="006320C9"/>
    <w:rsid w:val="00632C82"/>
    <w:rsid w:val="00632CDB"/>
    <w:rsid w:val="006334D9"/>
    <w:rsid w:val="00634518"/>
    <w:rsid w:val="00634D5D"/>
    <w:rsid w:val="00635AC4"/>
    <w:rsid w:val="00637C11"/>
    <w:rsid w:val="00643155"/>
    <w:rsid w:val="0064684C"/>
    <w:rsid w:val="00650498"/>
    <w:rsid w:val="00655101"/>
    <w:rsid w:val="0066183C"/>
    <w:rsid w:val="00661A8F"/>
    <w:rsid w:val="0066396C"/>
    <w:rsid w:val="00663BD1"/>
    <w:rsid w:val="006645D5"/>
    <w:rsid w:val="0066485C"/>
    <w:rsid w:val="006653EF"/>
    <w:rsid w:val="00667CE8"/>
    <w:rsid w:val="006705A4"/>
    <w:rsid w:val="00671F5F"/>
    <w:rsid w:val="00672AD9"/>
    <w:rsid w:val="00673D56"/>
    <w:rsid w:val="00675C5A"/>
    <w:rsid w:val="00676E88"/>
    <w:rsid w:val="00677D50"/>
    <w:rsid w:val="006803A5"/>
    <w:rsid w:val="006806F4"/>
    <w:rsid w:val="00681537"/>
    <w:rsid w:val="00682EA0"/>
    <w:rsid w:val="00683497"/>
    <w:rsid w:val="0068583A"/>
    <w:rsid w:val="00686354"/>
    <w:rsid w:val="0069194C"/>
    <w:rsid w:val="00691A1A"/>
    <w:rsid w:val="006921C3"/>
    <w:rsid w:val="00692916"/>
    <w:rsid w:val="006931E6"/>
    <w:rsid w:val="00693335"/>
    <w:rsid w:val="00693DC5"/>
    <w:rsid w:val="006970A3"/>
    <w:rsid w:val="00697A3A"/>
    <w:rsid w:val="00697FD3"/>
    <w:rsid w:val="006A1A54"/>
    <w:rsid w:val="006A42AA"/>
    <w:rsid w:val="006A4799"/>
    <w:rsid w:val="006A55D3"/>
    <w:rsid w:val="006A6209"/>
    <w:rsid w:val="006A688E"/>
    <w:rsid w:val="006A6DD1"/>
    <w:rsid w:val="006A7C17"/>
    <w:rsid w:val="006A7F8D"/>
    <w:rsid w:val="006B13F7"/>
    <w:rsid w:val="006B3C94"/>
    <w:rsid w:val="006B44D6"/>
    <w:rsid w:val="006B6F8B"/>
    <w:rsid w:val="006B7CFD"/>
    <w:rsid w:val="006C15AF"/>
    <w:rsid w:val="006C36A4"/>
    <w:rsid w:val="006C3EC5"/>
    <w:rsid w:val="006C4361"/>
    <w:rsid w:val="006C52BF"/>
    <w:rsid w:val="006C6AA0"/>
    <w:rsid w:val="006C6BAA"/>
    <w:rsid w:val="006D0CC3"/>
    <w:rsid w:val="006D1151"/>
    <w:rsid w:val="006E0196"/>
    <w:rsid w:val="006E05DA"/>
    <w:rsid w:val="006E26AB"/>
    <w:rsid w:val="006E2E89"/>
    <w:rsid w:val="006E42A1"/>
    <w:rsid w:val="006E5E74"/>
    <w:rsid w:val="006F48E4"/>
    <w:rsid w:val="006F4FB9"/>
    <w:rsid w:val="00701BBD"/>
    <w:rsid w:val="00702484"/>
    <w:rsid w:val="00702DA3"/>
    <w:rsid w:val="00702FBC"/>
    <w:rsid w:val="007052FA"/>
    <w:rsid w:val="007058C5"/>
    <w:rsid w:val="00707CA1"/>
    <w:rsid w:val="00707D89"/>
    <w:rsid w:val="00707EA2"/>
    <w:rsid w:val="0071082D"/>
    <w:rsid w:val="00711629"/>
    <w:rsid w:val="007145C2"/>
    <w:rsid w:val="007147F3"/>
    <w:rsid w:val="00714B12"/>
    <w:rsid w:val="007157D8"/>
    <w:rsid w:val="00715C7E"/>
    <w:rsid w:val="0071680A"/>
    <w:rsid w:val="00716D48"/>
    <w:rsid w:val="00716DD0"/>
    <w:rsid w:val="00716F0C"/>
    <w:rsid w:val="00720AFA"/>
    <w:rsid w:val="00722471"/>
    <w:rsid w:val="00722A17"/>
    <w:rsid w:val="00722DB4"/>
    <w:rsid w:val="00723406"/>
    <w:rsid w:val="007253F8"/>
    <w:rsid w:val="00727B50"/>
    <w:rsid w:val="00731FAE"/>
    <w:rsid w:val="007323B5"/>
    <w:rsid w:val="00733F02"/>
    <w:rsid w:val="00736867"/>
    <w:rsid w:val="007400C8"/>
    <w:rsid w:val="00741B09"/>
    <w:rsid w:val="007447C5"/>
    <w:rsid w:val="007459B8"/>
    <w:rsid w:val="00747377"/>
    <w:rsid w:val="00752F92"/>
    <w:rsid w:val="00752FEE"/>
    <w:rsid w:val="00753C8D"/>
    <w:rsid w:val="00755DFC"/>
    <w:rsid w:val="00756AB2"/>
    <w:rsid w:val="00761FE2"/>
    <w:rsid w:val="00763848"/>
    <w:rsid w:val="00763FD3"/>
    <w:rsid w:val="00764706"/>
    <w:rsid w:val="00764A8D"/>
    <w:rsid w:val="00765126"/>
    <w:rsid w:val="00767E89"/>
    <w:rsid w:val="0077045D"/>
    <w:rsid w:val="00770EF4"/>
    <w:rsid w:val="00772421"/>
    <w:rsid w:val="00773E6C"/>
    <w:rsid w:val="0077634C"/>
    <w:rsid w:val="00776CD2"/>
    <w:rsid w:val="00781F28"/>
    <w:rsid w:val="00783379"/>
    <w:rsid w:val="00783524"/>
    <w:rsid w:val="007836DA"/>
    <w:rsid w:val="00784109"/>
    <w:rsid w:val="00784991"/>
    <w:rsid w:val="00784999"/>
    <w:rsid w:val="00787B44"/>
    <w:rsid w:val="00787BA9"/>
    <w:rsid w:val="00794853"/>
    <w:rsid w:val="0079520F"/>
    <w:rsid w:val="007967DA"/>
    <w:rsid w:val="007978FD"/>
    <w:rsid w:val="007A30EC"/>
    <w:rsid w:val="007A3153"/>
    <w:rsid w:val="007A4FC2"/>
    <w:rsid w:val="007A642F"/>
    <w:rsid w:val="007A66F1"/>
    <w:rsid w:val="007A6845"/>
    <w:rsid w:val="007A7296"/>
    <w:rsid w:val="007B25CD"/>
    <w:rsid w:val="007B2E80"/>
    <w:rsid w:val="007B2F29"/>
    <w:rsid w:val="007B6A54"/>
    <w:rsid w:val="007C09D3"/>
    <w:rsid w:val="007C2483"/>
    <w:rsid w:val="007C4330"/>
    <w:rsid w:val="007C4A31"/>
    <w:rsid w:val="007C4F9F"/>
    <w:rsid w:val="007C702B"/>
    <w:rsid w:val="007C712C"/>
    <w:rsid w:val="007C759B"/>
    <w:rsid w:val="007D0A1B"/>
    <w:rsid w:val="007D3A65"/>
    <w:rsid w:val="007D63A4"/>
    <w:rsid w:val="007D6FB1"/>
    <w:rsid w:val="007D7F47"/>
    <w:rsid w:val="007E3B1F"/>
    <w:rsid w:val="007E5328"/>
    <w:rsid w:val="007E5344"/>
    <w:rsid w:val="007E6DDF"/>
    <w:rsid w:val="007F082A"/>
    <w:rsid w:val="007F09EA"/>
    <w:rsid w:val="007F57D5"/>
    <w:rsid w:val="007F5D32"/>
    <w:rsid w:val="007F6346"/>
    <w:rsid w:val="007F6497"/>
    <w:rsid w:val="007F7721"/>
    <w:rsid w:val="007F7E92"/>
    <w:rsid w:val="00800567"/>
    <w:rsid w:val="008008BB"/>
    <w:rsid w:val="00800EEA"/>
    <w:rsid w:val="008013C9"/>
    <w:rsid w:val="00802D88"/>
    <w:rsid w:val="008073C4"/>
    <w:rsid w:val="00811557"/>
    <w:rsid w:val="00822D3D"/>
    <w:rsid w:val="008243DC"/>
    <w:rsid w:val="00824DF1"/>
    <w:rsid w:val="0083483E"/>
    <w:rsid w:val="0083540F"/>
    <w:rsid w:val="00836B04"/>
    <w:rsid w:val="00836B93"/>
    <w:rsid w:val="00836F28"/>
    <w:rsid w:val="00837ABF"/>
    <w:rsid w:val="00837F99"/>
    <w:rsid w:val="008403DF"/>
    <w:rsid w:val="008433B2"/>
    <w:rsid w:val="00845591"/>
    <w:rsid w:val="00845B4F"/>
    <w:rsid w:val="00845F8D"/>
    <w:rsid w:val="00852FDE"/>
    <w:rsid w:val="00854398"/>
    <w:rsid w:val="008556DC"/>
    <w:rsid w:val="008560F8"/>
    <w:rsid w:val="008565E9"/>
    <w:rsid w:val="008568B2"/>
    <w:rsid w:val="00861736"/>
    <w:rsid w:val="008619DA"/>
    <w:rsid w:val="00861A38"/>
    <w:rsid w:val="00862346"/>
    <w:rsid w:val="0086467B"/>
    <w:rsid w:val="008665DB"/>
    <w:rsid w:val="0086760F"/>
    <w:rsid w:val="0087154F"/>
    <w:rsid w:val="008715CA"/>
    <w:rsid w:val="00871F5A"/>
    <w:rsid w:val="0087282F"/>
    <w:rsid w:val="008737D4"/>
    <w:rsid w:val="0087575B"/>
    <w:rsid w:val="00875BBA"/>
    <w:rsid w:val="00876704"/>
    <w:rsid w:val="00876896"/>
    <w:rsid w:val="008771B2"/>
    <w:rsid w:val="00877298"/>
    <w:rsid w:val="00877A4A"/>
    <w:rsid w:val="00877B96"/>
    <w:rsid w:val="00881059"/>
    <w:rsid w:val="00881953"/>
    <w:rsid w:val="00882445"/>
    <w:rsid w:val="008838A9"/>
    <w:rsid w:val="008845F7"/>
    <w:rsid w:val="00887498"/>
    <w:rsid w:val="008909E8"/>
    <w:rsid w:val="0089109E"/>
    <w:rsid w:val="008944E5"/>
    <w:rsid w:val="00894706"/>
    <w:rsid w:val="00894B4B"/>
    <w:rsid w:val="00895350"/>
    <w:rsid w:val="00897860"/>
    <w:rsid w:val="008A0826"/>
    <w:rsid w:val="008A10E3"/>
    <w:rsid w:val="008A1ED2"/>
    <w:rsid w:val="008A2DFC"/>
    <w:rsid w:val="008A4762"/>
    <w:rsid w:val="008A54A2"/>
    <w:rsid w:val="008A5765"/>
    <w:rsid w:val="008A5E82"/>
    <w:rsid w:val="008B0703"/>
    <w:rsid w:val="008B0878"/>
    <w:rsid w:val="008B0912"/>
    <w:rsid w:val="008B09AA"/>
    <w:rsid w:val="008B0B2B"/>
    <w:rsid w:val="008B3288"/>
    <w:rsid w:val="008B417F"/>
    <w:rsid w:val="008C0253"/>
    <w:rsid w:val="008C2232"/>
    <w:rsid w:val="008C28FF"/>
    <w:rsid w:val="008C4644"/>
    <w:rsid w:val="008C6494"/>
    <w:rsid w:val="008D11B8"/>
    <w:rsid w:val="008D245E"/>
    <w:rsid w:val="008D3DEF"/>
    <w:rsid w:val="008D43C5"/>
    <w:rsid w:val="008D45B9"/>
    <w:rsid w:val="008D79E5"/>
    <w:rsid w:val="008E0092"/>
    <w:rsid w:val="008E0571"/>
    <w:rsid w:val="008E2A37"/>
    <w:rsid w:val="008E4491"/>
    <w:rsid w:val="008E5109"/>
    <w:rsid w:val="008E5E13"/>
    <w:rsid w:val="008E69C4"/>
    <w:rsid w:val="008E7F2C"/>
    <w:rsid w:val="008F1589"/>
    <w:rsid w:val="008F16C4"/>
    <w:rsid w:val="008F244C"/>
    <w:rsid w:val="008F34E8"/>
    <w:rsid w:val="008F40E7"/>
    <w:rsid w:val="008F53E1"/>
    <w:rsid w:val="00901A41"/>
    <w:rsid w:val="00902262"/>
    <w:rsid w:val="00902551"/>
    <w:rsid w:val="00903253"/>
    <w:rsid w:val="0090756C"/>
    <w:rsid w:val="00910714"/>
    <w:rsid w:val="009123F1"/>
    <w:rsid w:val="00913253"/>
    <w:rsid w:val="00915FBD"/>
    <w:rsid w:val="00916721"/>
    <w:rsid w:val="00917B03"/>
    <w:rsid w:val="00920B21"/>
    <w:rsid w:val="00920E0B"/>
    <w:rsid w:val="00920F8A"/>
    <w:rsid w:val="00923324"/>
    <w:rsid w:val="00923552"/>
    <w:rsid w:val="00924E62"/>
    <w:rsid w:val="00925675"/>
    <w:rsid w:val="00925B79"/>
    <w:rsid w:val="009300CD"/>
    <w:rsid w:val="009301A6"/>
    <w:rsid w:val="0093067F"/>
    <w:rsid w:val="009333C2"/>
    <w:rsid w:val="00933714"/>
    <w:rsid w:val="009344C3"/>
    <w:rsid w:val="009408F4"/>
    <w:rsid w:val="00940AC6"/>
    <w:rsid w:val="00941EAD"/>
    <w:rsid w:val="00942A57"/>
    <w:rsid w:val="009441B5"/>
    <w:rsid w:val="00944249"/>
    <w:rsid w:val="009459F1"/>
    <w:rsid w:val="00946C1C"/>
    <w:rsid w:val="009505F3"/>
    <w:rsid w:val="00950FC0"/>
    <w:rsid w:val="009517EB"/>
    <w:rsid w:val="00952304"/>
    <w:rsid w:val="009523C2"/>
    <w:rsid w:val="00952E92"/>
    <w:rsid w:val="009540FF"/>
    <w:rsid w:val="0095675E"/>
    <w:rsid w:val="00956A16"/>
    <w:rsid w:val="00962E23"/>
    <w:rsid w:val="009631AC"/>
    <w:rsid w:val="00967340"/>
    <w:rsid w:val="009710D0"/>
    <w:rsid w:val="00973615"/>
    <w:rsid w:val="00975AC8"/>
    <w:rsid w:val="009770C5"/>
    <w:rsid w:val="00977D30"/>
    <w:rsid w:val="009805D1"/>
    <w:rsid w:val="00984966"/>
    <w:rsid w:val="0098609D"/>
    <w:rsid w:val="009861D8"/>
    <w:rsid w:val="0098769C"/>
    <w:rsid w:val="0099069D"/>
    <w:rsid w:val="009917A0"/>
    <w:rsid w:val="00994AC5"/>
    <w:rsid w:val="00997179"/>
    <w:rsid w:val="009A0537"/>
    <w:rsid w:val="009A0AB5"/>
    <w:rsid w:val="009A1B6D"/>
    <w:rsid w:val="009A4E3B"/>
    <w:rsid w:val="009A56B8"/>
    <w:rsid w:val="009A5703"/>
    <w:rsid w:val="009A7215"/>
    <w:rsid w:val="009B2F17"/>
    <w:rsid w:val="009B3086"/>
    <w:rsid w:val="009B4188"/>
    <w:rsid w:val="009B64B0"/>
    <w:rsid w:val="009B69FB"/>
    <w:rsid w:val="009C0A5C"/>
    <w:rsid w:val="009C149C"/>
    <w:rsid w:val="009C2A55"/>
    <w:rsid w:val="009C3777"/>
    <w:rsid w:val="009C4820"/>
    <w:rsid w:val="009C4B8F"/>
    <w:rsid w:val="009C4F47"/>
    <w:rsid w:val="009C5CB8"/>
    <w:rsid w:val="009D0C86"/>
    <w:rsid w:val="009D1EA7"/>
    <w:rsid w:val="009D1EE0"/>
    <w:rsid w:val="009D22CF"/>
    <w:rsid w:val="009D29EC"/>
    <w:rsid w:val="009D3077"/>
    <w:rsid w:val="009D3104"/>
    <w:rsid w:val="009D37D3"/>
    <w:rsid w:val="009D3F2B"/>
    <w:rsid w:val="009D53EF"/>
    <w:rsid w:val="009D6891"/>
    <w:rsid w:val="009D6F75"/>
    <w:rsid w:val="009E0B66"/>
    <w:rsid w:val="009E24B7"/>
    <w:rsid w:val="009E269E"/>
    <w:rsid w:val="009E41F5"/>
    <w:rsid w:val="009E4B19"/>
    <w:rsid w:val="009E5C0B"/>
    <w:rsid w:val="009E6833"/>
    <w:rsid w:val="009F03E2"/>
    <w:rsid w:val="009F0E0D"/>
    <w:rsid w:val="009F25CE"/>
    <w:rsid w:val="009F3099"/>
    <w:rsid w:val="009F3676"/>
    <w:rsid w:val="009F3E1B"/>
    <w:rsid w:val="009F4442"/>
    <w:rsid w:val="009F545D"/>
    <w:rsid w:val="009F6A00"/>
    <w:rsid w:val="009F6F18"/>
    <w:rsid w:val="009F75B1"/>
    <w:rsid w:val="009F75F7"/>
    <w:rsid w:val="00A00646"/>
    <w:rsid w:val="00A01A29"/>
    <w:rsid w:val="00A01B5D"/>
    <w:rsid w:val="00A03333"/>
    <w:rsid w:val="00A036D3"/>
    <w:rsid w:val="00A04047"/>
    <w:rsid w:val="00A047BA"/>
    <w:rsid w:val="00A048D5"/>
    <w:rsid w:val="00A04BAC"/>
    <w:rsid w:val="00A0737D"/>
    <w:rsid w:val="00A10BB9"/>
    <w:rsid w:val="00A1350A"/>
    <w:rsid w:val="00A16619"/>
    <w:rsid w:val="00A16793"/>
    <w:rsid w:val="00A17723"/>
    <w:rsid w:val="00A204ED"/>
    <w:rsid w:val="00A21084"/>
    <w:rsid w:val="00A2134D"/>
    <w:rsid w:val="00A220A8"/>
    <w:rsid w:val="00A230F7"/>
    <w:rsid w:val="00A256DE"/>
    <w:rsid w:val="00A26DE8"/>
    <w:rsid w:val="00A327FB"/>
    <w:rsid w:val="00A34A36"/>
    <w:rsid w:val="00A352BB"/>
    <w:rsid w:val="00A3745B"/>
    <w:rsid w:val="00A41DD4"/>
    <w:rsid w:val="00A41E91"/>
    <w:rsid w:val="00A476D6"/>
    <w:rsid w:val="00A51F34"/>
    <w:rsid w:val="00A5490F"/>
    <w:rsid w:val="00A55148"/>
    <w:rsid w:val="00A559F1"/>
    <w:rsid w:val="00A55F82"/>
    <w:rsid w:val="00A606F8"/>
    <w:rsid w:val="00A61939"/>
    <w:rsid w:val="00A61999"/>
    <w:rsid w:val="00A64419"/>
    <w:rsid w:val="00A64AC0"/>
    <w:rsid w:val="00A708C9"/>
    <w:rsid w:val="00A712EB"/>
    <w:rsid w:val="00A712F4"/>
    <w:rsid w:val="00A717DB"/>
    <w:rsid w:val="00A722AB"/>
    <w:rsid w:val="00A74306"/>
    <w:rsid w:val="00A754AB"/>
    <w:rsid w:val="00A76C7C"/>
    <w:rsid w:val="00A8172B"/>
    <w:rsid w:val="00A83413"/>
    <w:rsid w:val="00A84A16"/>
    <w:rsid w:val="00A84F15"/>
    <w:rsid w:val="00A923A5"/>
    <w:rsid w:val="00A92544"/>
    <w:rsid w:val="00A9444E"/>
    <w:rsid w:val="00A9612C"/>
    <w:rsid w:val="00A9660B"/>
    <w:rsid w:val="00A96B90"/>
    <w:rsid w:val="00A97069"/>
    <w:rsid w:val="00AA0D5A"/>
    <w:rsid w:val="00AA22C3"/>
    <w:rsid w:val="00AA33D2"/>
    <w:rsid w:val="00AA3ABF"/>
    <w:rsid w:val="00AA4398"/>
    <w:rsid w:val="00AA5145"/>
    <w:rsid w:val="00AA567B"/>
    <w:rsid w:val="00AA6360"/>
    <w:rsid w:val="00AB0323"/>
    <w:rsid w:val="00AB2527"/>
    <w:rsid w:val="00AB30B4"/>
    <w:rsid w:val="00AB3EAA"/>
    <w:rsid w:val="00AC2798"/>
    <w:rsid w:val="00AC3913"/>
    <w:rsid w:val="00AC6964"/>
    <w:rsid w:val="00AD159E"/>
    <w:rsid w:val="00AD1BB1"/>
    <w:rsid w:val="00AD2E99"/>
    <w:rsid w:val="00AD554E"/>
    <w:rsid w:val="00AD73B8"/>
    <w:rsid w:val="00AE3056"/>
    <w:rsid w:val="00AE3E3F"/>
    <w:rsid w:val="00AE48F0"/>
    <w:rsid w:val="00AE4D6C"/>
    <w:rsid w:val="00AE5ACC"/>
    <w:rsid w:val="00AE5C5F"/>
    <w:rsid w:val="00AE7700"/>
    <w:rsid w:val="00AF1704"/>
    <w:rsid w:val="00AF1D55"/>
    <w:rsid w:val="00AF22C9"/>
    <w:rsid w:val="00AF2D66"/>
    <w:rsid w:val="00AF39DB"/>
    <w:rsid w:val="00AF5ECB"/>
    <w:rsid w:val="00AF79EA"/>
    <w:rsid w:val="00B005FB"/>
    <w:rsid w:val="00B0139E"/>
    <w:rsid w:val="00B029DD"/>
    <w:rsid w:val="00B0347C"/>
    <w:rsid w:val="00B03E2C"/>
    <w:rsid w:val="00B05C41"/>
    <w:rsid w:val="00B06512"/>
    <w:rsid w:val="00B0687C"/>
    <w:rsid w:val="00B06B97"/>
    <w:rsid w:val="00B07E11"/>
    <w:rsid w:val="00B10D2B"/>
    <w:rsid w:val="00B12116"/>
    <w:rsid w:val="00B12E30"/>
    <w:rsid w:val="00B13BBF"/>
    <w:rsid w:val="00B162C6"/>
    <w:rsid w:val="00B16AA7"/>
    <w:rsid w:val="00B173CA"/>
    <w:rsid w:val="00B2115D"/>
    <w:rsid w:val="00B212CC"/>
    <w:rsid w:val="00B22B79"/>
    <w:rsid w:val="00B2345E"/>
    <w:rsid w:val="00B24185"/>
    <w:rsid w:val="00B27037"/>
    <w:rsid w:val="00B2728C"/>
    <w:rsid w:val="00B279A5"/>
    <w:rsid w:val="00B27EB2"/>
    <w:rsid w:val="00B300DD"/>
    <w:rsid w:val="00B333BB"/>
    <w:rsid w:val="00B36F22"/>
    <w:rsid w:val="00B37E53"/>
    <w:rsid w:val="00B402C9"/>
    <w:rsid w:val="00B40D47"/>
    <w:rsid w:val="00B41358"/>
    <w:rsid w:val="00B42A4D"/>
    <w:rsid w:val="00B45DEA"/>
    <w:rsid w:val="00B46A1B"/>
    <w:rsid w:val="00B47897"/>
    <w:rsid w:val="00B51E6A"/>
    <w:rsid w:val="00B5222D"/>
    <w:rsid w:val="00B527AD"/>
    <w:rsid w:val="00B54FD4"/>
    <w:rsid w:val="00B554A0"/>
    <w:rsid w:val="00B56449"/>
    <w:rsid w:val="00B60942"/>
    <w:rsid w:val="00B6117C"/>
    <w:rsid w:val="00B612CF"/>
    <w:rsid w:val="00B62970"/>
    <w:rsid w:val="00B63967"/>
    <w:rsid w:val="00B64577"/>
    <w:rsid w:val="00B652BE"/>
    <w:rsid w:val="00B6571F"/>
    <w:rsid w:val="00B6603C"/>
    <w:rsid w:val="00B662DA"/>
    <w:rsid w:val="00B6707C"/>
    <w:rsid w:val="00B70385"/>
    <w:rsid w:val="00B71052"/>
    <w:rsid w:val="00B71639"/>
    <w:rsid w:val="00B72160"/>
    <w:rsid w:val="00B73079"/>
    <w:rsid w:val="00B762D2"/>
    <w:rsid w:val="00B762EC"/>
    <w:rsid w:val="00B77D47"/>
    <w:rsid w:val="00B77E5E"/>
    <w:rsid w:val="00B81830"/>
    <w:rsid w:val="00B820B4"/>
    <w:rsid w:val="00B82DF6"/>
    <w:rsid w:val="00B85390"/>
    <w:rsid w:val="00B87183"/>
    <w:rsid w:val="00B907B9"/>
    <w:rsid w:val="00B909E4"/>
    <w:rsid w:val="00B92951"/>
    <w:rsid w:val="00B92F2B"/>
    <w:rsid w:val="00B93A1F"/>
    <w:rsid w:val="00B93D14"/>
    <w:rsid w:val="00B95586"/>
    <w:rsid w:val="00B957A5"/>
    <w:rsid w:val="00B95C0F"/>
    <w:rsid w:val="00B96539"/>
    <w:rsid w:val="00BA0AE9"/>
    <w:rsid w:val="00BA24F4"/>
    <w:rsid w:val="00BA4AE4"/>
    <w:rsid w:val="00BA62A3"/>
    <w:rsid w:val="00BB7AAC"/>
    <w:rsid w:val="00BC0233"/>
    <w:rsid w:val="00BC0D5F"/>
    <w:rsid w:val="00BC0DDA"/>
    <w:rsid w:val="00BC10B5"/>
    <w:rsid w:val="00BC1BBB"/>
    <w:rsid w:val="00BC2D77"/>
    <w:rsid w:val="00BC407A"/>
    <w:rsid w:val="00BC5C08"/>
    <w:rsid w:val="00BC5E1E"/>
    <w:rsid w:val="00BC63CE"/>
    <w:rsid w:val="00BC6DF4"/>
    <w:rsid w:val="00BD01F9"/>
    <w:rsid w:val="00BD0934"/>
    <w:rsid w:val="00BD1010"/>
    <w:rsid w:val="00BD11A3"/>
    <w:rsid w:val="00BD2673"/>
    <w:rsid w:val="00BD4B70"/>
    <w:rsid w:val="00BD5A55"/>
    <w:rsid w:val="00BD7196"/>
    <w:rsid w:val="00BE3B6A"/>
    <w:rsid w:val="00BE44D6"/>
    <w:rsid w:val="00BE4A34"/>
    <w:rsid w:val="00BE56C5"/>
    <w:rsid w:val="00BE5D9B"/>
    <w:rsid w:val="00BE634F"/>
    <w:rsid w:val="00BE73CF"/>
    <w:rsid w:val="00BE7476"/>
    <w:rsid w:val="00BE7E81"/>
    <w:rsid w:val="00BF00AD"/>
    <w:rsid w:val="00BF03A7"/>
    <w:rsid w:val="00BF1011"/>
    <w:rsid w:val="00BF1AD3"/>
    <w:rsid w:val="00BF1FE4"/>
    <w:rsid w:val="00BF3305"/>
    <w:rsid w:val="00BF42B0"/>
    <w:rsid w:val="00BF635B"/>
    <w:rsid w:val="00C00C94"/>
    <w:rsid w:val="00C035AB"/>
    <w:rsid w:val="00C05090"/>
    <w:rsid w:val="00C059D3"/>
    <w:rsid w:val="00C05F2A"/>
    <w:rsid w:val="00C06595"/>
    <w:rsid w:val="00C069CF"/>
    <w:rsid w:val="00C107A6"/>
    <w:rsid w:val="00C13663"/>
    <w:rsid w:val="00C16BC0"/>
    <w:rsid w:val="00C1780F"/>
    <w:rsid w:val="00C204D5"/>
    <w:rsid w:val="00C20C79"/>
    <w:rsid w:val="00C2178C"/>
    <w:rsid w:val="00C21D6A"/>
    <w:rsid w:val="00C22257"/>
    <w:rsid w:val="00C22324"/>
    <w:rsid w:val="00C233EE"/>
    <w:rsid w:val="00C23CC2"/>
    <w:rsid w:val="00C23F70"/>
    <w:rsid w:val="00C2607B"/>
    <w:rsid w:val="00C2674D"/>
    <w:rsid w:val="00C27ABA"/>
    <w:rsid w:val="00C3172E"/>
    <w:rsid w:val="00C3194E"/>
    <w:rsid w:val="00C3316F"/>
    <w:rsid w:val="00C36D19"/>
    <w:rsid w:val="00C37C9E"/>
    <w:rsid w:val="00C42209"/>
    <w:rsid w:val="00C451ED"/>
    <w:rsid w:val="00C47A20"/>
    <w:rsid w:val="00C47E1E"/>
    <w:rsid w:val="00C508EF"/>
    <w:rsid w:val="00C53836"/>
    <w:rsid w:val="00C5575F"/>
    <w:rsid w:val="00C5601B"/>
    <w:rsid w:val="00C56153"/>
    <w:rsid w:val="00C6003C"/>
    <w:rsid w:val="00C60953"/>
    <w:rsid w:val="00C6133A"/>
    <w:rsid w:val="00C61B0D"/>
    <w:rsid w:val="00C620B6"/>
    <w:rsid w:val="00C633C7"/>
    <w:rsid w:val="00C67091"/>
    <w:rsid w:val="00C70ACD"/>
    <w:rsid w:val="00C70D59"/>
    <w:rsid w:val="00C71858"/>
    <w:rsid w:val="00C71CEF"/>
    <w:rsid w:val="00C729C0"/>
    <w:rsid w:val="00C76511"/>
    <w:rsid w:val="00C7770E"/>
    <w:rsid w:val="00C801E8"/>
    <w:rsid w:val="00C80E1D"/>
    <w:rsid w:val="00C81D5B"/>
    <w:rsid w:val="00C82E44"/>
    <w:rsid w:val="00C9261A"/>
    <w:rsid w:val="00C93732"/>
    <w:rsid w:val="00C95FE1"/>
    <w:rsid w:val="00C97E50"/>
    <w:rsid w:val="00CA1755"/>
    <w:rsid w:val="00CA19BD"/>
    <w:rsid w:val="00CA1D1E"/>
    <w:rsid w:val="00CA2C77"/>
    <w:rsid w:val="00CA4FF6"/>
    <w:rsid w:val="00CB04E6"/>
    <w:rsid w:val="00CB1A7B"/>
    <w:rsid w:val="00CB267D"/>
    <w:rsid w:val="00CB4464"/>
    <w:rsid w:val="00CB6519"/>
    <w:rsid w:val="00CB7370"/>
    <w:rsid w:val="00CC16F2"/>
    <w:rsid w:val="00CC22AA"/>
    <w:rsid w:val="00CC25A3"/>
    <w:rsid w:val="00CC43DB"/>
    <w:rsid w:val="00CD0578"/>
    <w:rsid w:val="00CD1CBA"/>
    <w:rsid w:val="00CD2C7B"/>
    <w:rsid w:val="00CD40FD"/>
    <w:rsid w:val="00CD5F8A"/>
    <w:rsid w:val="00CD7D3F"/>
    <w:rsid w:val="00CE2A0C"/>
    <w:rsid w:val="00CE3B60"/>
    <w:rsid w:val="00CE4DC0"/>
    <w:rsid w:val="00CE587D"/>
    <w:rsid w:val="00CE77BF"/>
    <w:rsid w:val="00CF11E6"/>
    <w:rsid w:val="00CF133F"/>
    <w:rsid w:val="00CF2B44"/>
    <w:rsid w:val="00CF4933"/>
    <w:rsid w:val="00CF4B0F"/>
    <w:rsid w:val="00CF5A21"/>
    <w:rsid w:val="00D0017B"/>
    <w:rsid w:val="00D01131"/>
    <w:rsid w:val="00D0202E"/>
    <w:rsid w:val="00D02F44"/>
    <w:rsid w:val="00D03056"/>
    <w:rsid w:val="00D04865"/>
    <w:rsid w:val="00D0497C"/>
    <w:rsid w:val="00D051F2"/>
    <w:rsid w:val="00D05B6E"/>
    <w:rsid w:val="00D07505"/>
    <w:rsid w:val="00D10C4A"/>
    <w:rsid w:val="00D11435"/>
    <w:rsid w:val="00D11AFC"/>
    <w:rsid w:val="00D11CDC"/>
    <w:rsid w:val="00D14BCB"/>
    <w:rsid w:val="00D15923"/>
    <w:rsid w:val="00D15B63"/>
    <w:rsid w:val="00D170D9"/>
    <w:rsid w:val="00D17E90"/>
    <w:rsid w:val="00D225C0"/>
    <w:rsid w:val="00D2342A"/>
    <w:rsid w:val="00D23B11"/>
    <w:rsid w:val="00D23B90"/>
    <w:rsid w:val="00D2442F"/>
    <w:rsid w:val="00D25AD6"/>
    <w:rsid w:val="00D30848"/>
    <w:rsid w:val="00D30D6A"/>
    <w:rsid w:val="00D31B59"/>
    <w:rsid w:val="00D31CAE"/>
    <w:rsid w:val="00D333D9"/>
    <w:rsid w:val="00D3787C"/>
    <w:rsid w:val="00D378A5"/>
    <w:rsid w:val="00D405EF"/>
    <w:rsid w:val="00D42045"/>
    <w:rsid w:val="00D43981"/>
    <w:rsid w:val="00D44D96"/>
    <w:rsid w:val="00D45281"/>
    <w:rsid w:val="00D459DA"/>
    <w:rsid w:val="00D46D00"/>
    <w:rsid w:val="00D47033"/>
    <w:rsid w:val="00D476F5"/>
    <w:rsid w:val="00D514BA"/>
    <w:rsid w:val="00D5332A"/>
    <w:rsid w:val="00D5345B"/>
    <w:rsid w:val="00D549F8"/>
    <w:rsid w:val="00D5709B"/>
    <w:rsid w:val="00D627C2"/>
    <w:rsid w:val="00D63074"/>
    <w:rsid w:val="00D653C5"/>
    <w:rsid w:val="00D65D73"/>
    <w:rsid w:val="00D66D4C"/>
    <w:rsid w:val="00D67543"/>
    <w:rsid w:val="00D72296"/>
    <w:rsid w:val="00D73F75"/>
    <w:rsid w:val="00D77330"/>
    <w:rsid w:val="00D80AC4"/>
    <w:rsid w:val="00D8138C"/>
    <w:rsid w:val="00D81DBD"/>
    <w:rsid w:val="00D828FD"/>
    <w:rsid w:val="00D84919"/>
    <w:rsid w:val="00D85620"/>
    <w:rsid w:val="00D87C3E"/>
    <w:rsid w:val="00D904D2"/>
    <w:rsid w:val="00D92479"/>
    <w:rsid w:val="00D965F7"/>
    <w:rsid w:val="00DA2ACE"/>
    <w:rsid w:val="00DA3626"/>
    <w:rsid w:val="00DA395F"/>
    <w:rsid w:val="00DA4C6E"/>
    <w:rsid w:val="00DA57B8"/>
    <w:rsid w:val="00DA59BD"/>
    <w:rsid w:val="00DA78FE"/>
    <w:rsid w:val="00DB0D98"/>
    <w:rsid w:val="00DB21D9"/>
    <w:rsid w:val="00DB3459"/>
    <w:rsid w:val="00DB3B88"/>
    <w:rsid w:val="00DB419A"/>
    <w:rsid w:val="00DB493E"/>
    <w:rsid w:val="00DB5B48"/>
    <w:rsid w:val="00DB6282"/>
    <w:rsid w:val="00DB7ACB"/>
    <w:rsid w:val="00DC26D0"/>
    <w:rsid w:val="00DC3ADE"/>
    <w:rsid w:val="00DC4D05"/>
    <w:rsid w:val="00DC4E4C"/>
    <w:rsid w:val="00DC5041"/>
    <w:rsid w:val="00DC5418"/>
    <w:rsid w:val="00DD11FC"/>
    <w:rsid w:val="00DD1A41"/>
    <w:rsid w:val="00DD1BE8"/>
    <w:rsid w:val="00DD2174"/>
    <w:rsid w:val="00DD27C0"/>
    <w:rsid w:val="00DD36BA"/>
    <w:rsid w:val="00DD3CE6"/>
    <w:rsid w:val="00DD7997"/>
    <w:rsid w:val="00DE08FD"/>
    <w:rsid w:val="00DE19F6"/>
    <w:rsid w:val="00DE3BA8"/>
    <w:rsid w:val="00DE480C"/>
    <w:rsid w:val="00DE5645"/>
    <w:rsid w:val="00DF27B1"/>
    <w:rsid w:val="00DF3133"/>
    <w:rsid w:val="00DF422D"/>
    <w:rsid w:val="00DF4313"/>
    <w:rsid w:val="00DF7104"/>
    <w:rsid w:val="00E01BDB"/>
    <w:rsid w:val="00E0251A"/>
    <w:rsid w:val="00E028D0"/>
    <w:rsid w:val="00E04C91"/>
    <w:rsid w:val="00E07690"/>
    <w:rsid w:val="00E109A0"/>
    <w:rsid w:val="00E11239"/>
    <w:rsid w:val="00E12582"/>
    <w:rsid w:val="00E13E16"/>
    <w:rsid w:val="00E14075"/>
    <w:rsid w:val="00E14535"/>
    <w:rsid w:val="00E15AB6"/>
    <w:rsid w:val="00E15B57"/>
    <w:rsid w:val="00E25C8C"/>
    <w:rsid w:val="00E26031"/>
    <w:rsid w:val="00E31484"/>
    <w:rsid w:val="00E3148A"/>
    <w:rsid w:val="00E34B30"/>
    <w:rsid w:val="00E40415"/>
    <w:rsid w:val="00E41CA5"/>
    <w:rsid w:val="00E4245F"/>
    <w:rsid w:val="00E42CA3"/>
    <w:rsid w:val="00E43D38"/>
    <w:rsid w:val="00E44FD7"/>
    <w:rsid w:val="00E4548B"/>
    <w:rsid w:val="00E47A65"/>
    <w:rsid w:val="00E5052F"/>
    <w:rsid w:val="00E505B1"/>
    <w:rsid w:val="00E53362"/>
    <w:rsid w:val="00E53892"/>
    <w:rsid w:val="00E553BD"/>
    <w:rsid w:val="00E578E7"/>
    <w:rsid w:val="00E60732"/>
    <w:rsid w:val="00E63E01"/>
    <w:rsid w:val="00E6497B"/>
    <w:rsid w:val="00E67412"/>
    <w:rsid w:val="00E72F58"/>
    <w:rsid w:val="00E7539F"/>
    <w:rsid w:val="00E7564C"/>
    <w:rsid w:val="00E81F49"/>
    <w:rsid w:val="00E82C29"/>
    <w:rsid w:val="00E879DD"/>
    <w:rsid w:val="00E90FB9"/>
    <w:rsid w:val="00E92814"/>
    <w:rsid w:val="00E92C14"/>
    <w:rsid w:val="00E92CA2"/>
    <w:rsid w:val="00E974E0"/>
    <w:rsid w:val="00EA0386"/>
    <w:rsid w:val="00EA03D8"/>
    <w:rsid w:val="00EA22DF"/>
    <w:rsid w:val="00EA492F"/>
    <w:rsid w:val="00EA70B6"/>
    <w:rsid w:val="00EA7F73"/>
    <w:rsid w:val="00EB196B"/>
    <w:rsid w:val="00EB1AB4"/>
    <w:rsid w:val="00EB2982"/>
    <w:rsid w:val="00EB299C"/>
    <w:rsid w:val="00EB70C2"/>
    <w:rsid w:val="00EC0C4C"/>
    <w:rsid w:val="00EC1D3D"/>
    <w:rsid w:val="00EC2E61"/>
    <w:rsid w:val="00EC3044"/>
    <w:rsid w:val="00EC517D"/>
    <w:rsid w:val="00EC5274"/>
    <w:rsid w:val="00EC5510"/>
    <w:rsid w:val="00EC5E24"/>
    <w:rsid w:val="00ED257D"/>
    <w:rsid w:val="00ED3213"/>
    <w:rsid w:val="00ED3E31"/>
    <w:rsid w:val="00ED4BFB"/>
    <w:rsid w:val="00ED4E8A"/>
    <w:rsid w:val="00ED704B"/>
    <w:rsid w:val="00EE04F2"/>
    <w:rsid w:val="00EE0E40"/>
    <w:rsid w:val="00EE0ECC"/>
    <w:rsid w:val="00EE1349"/>
    <w:rsid w:val="00EE2110"/>
    <w:rsid w:val="00EE2189"/>
    <w:rsid w:val="00EE3623"/>
    <w:rsid w:val="00EE7E19"/>
    <w:rsid w:val="00EF1544"/>
    <w:rsid w:val="00EF16D8"/>
    <w:rsid w:val="00EF20E6"/>
    <w:rsid w:val="00EF348A"/>
    <w:rsid w:val="00EF6C2B"/>
    <w:rsid w:val="00F01543"/>
    <w:rsid w:val="00F0431F"/>
    <w:rsid w:val="00F04794"/>
    <w:rsid w:val="00F05FB7"/>
    <w:rsid w:val="00F061E5"/>
    <w:rsid w:val="00F06774"/>
    <w:rsid w:val="00F11D91"/>
    <w:rsid w:val="00F137A0"/>
    <w:rsid w:val="00F1384E"/>
    <w:rsid w:val="00F14D4C"/>
    <w:rsid w:val="00F14DB0"/>
    <w:rsid w:val="00F14FD3"/>
    <w:rsid w:val="00F16718"/>
    <w:rsid w:val="00F214D1"/>
    <w:rsid w:val="00F21B2C"/>
    <w:rsid w:val="00F22B84"/>
    <w:rsid w:val="00F23409"/>
    <w:rsid w:val="00F238CC"/>
    <w:rsid w:val="00F24B9E"/>
    <w:rsid w:val="00F301C0"/>
    <w:rsid w:val="00F3039E"/>
    <w:rsid w:val="00F32394"/>
    <w:rsid w:val="00F34B7F"/>
    <w:rsid w:val="00F36DF2"/>
    <w:rsid w:val="00F37562"/>
    <w:rsid w:val="00F37A07"/>
    <w:rsid w:val="00F418F4"/>
    <w:rsid w:val="00F44DFD"/>
    <w:rsid w:val="00F45844"/>
    <w:rsid w:val="00F45EB2"/>
    <w:rsid w:val="00F4605F"/>
    <w:rsid w:val="00F502E6"/>
    <w:rsid w:val="00F516FF"/>
    <w:rsid w:val="00F51C08"/>
    <w:rsid w:val="00F53E1C"/>
    <w:rsid w:val="00F54257"/>
    <w:rsid w:val="00F54D1F"/>
    <w:rsid w:val="00F60E43"/>
    <w:rsid w:val="00F60EC5"/>
    <w:rsid w:val="00F614B1"/>
    <w:rsid w:val="00F6404B"/>
    <w:rsid w:val="00F64134"/>
    <w:rsid w:val="00F641E9"/>
    <w:rsid w:val="00F64AAE"/>
    <w:rsid w:val="00F67C2A"/>
    <w:rsid w:val="00F702A9"/>
    <w:rsid w:val="00F72070"/>
    <w:rsid w:val="00F74424"/>
    <w:rsid w:val="00F7473B"/>
    <w:rsid w:val="00F800E4"/>
    <w:rsid w:val="00F80AD2"/>
    <w:rsid w:val="00F82D9F"/>
    <w:rsid w:val="00F8519D"/>
    <w:rsid w:val="00F853D6"/>
    <w:rsid w:val="00F86DEE"/>
    <w:rsid w:val="00F90703"/>
    <w:rsid w:val="00F93A73"/>
    <w:rsid w:val="00F94EE7"/>
    <w:rsid w:val="00F96935"/>
    <w:rsid w:val="00F96EE9"/>
    <w:rsid w:val="00F97997"/>
    <w:rsid w:val="00F97C9B"/>
    <w:rsid w:val="00FA096C"/>
    <w:rsid w:val="00FA11B8"/>
    <w:rsid w:val="00FA12E6"/>
    <w:rsid w:val="00FA23CC"/>
    <w:rsid w:val="00FA252F"/>
    <w:rsid w:val="00FA284A"/>
    <w:rsid w:val="00FA5718"/>
    <w:rsid w:val="00FA5DBF"/>
    <w:rsid w:val="00FA7FAC"/>
    <w:rsid w:val="00FB1675"/>
    <w:rsid w:val="00FB5A08"/>
    <w:rsid w:val="00FB5A91"/>
    <w:rsid w:val="00FB5E2C"/>
    <w:rsid w:val="00FB61C5"/>
    <w:rsid w:val="00FC0169"/>
    <w:rsid w:val="00FC1B76"/>
    <w:rsid w:val="00FC1CE7"/>
    <w:rsid w:val="00FC2378"/>
    <w:rsid w:val="00FC2D07"/>
    <w:rsid w:val="00FC2F6B"/>
    <w:rsid w:val="00FC3389"/>
    <w:rsid w:val="00FC447C"/>
    <w:rsid w:val="00FC4CA1"/>
    <w:rsid w:val="00FC4F8E"/>
    <w:rsid w:val="00FC5967"/>
    <w:rsid w:val="00FC5CB2"/>
    <w:rsid w:val="00FD119B"/>
    <w:rsid w:val="00FD1DD3"/>
    <w:rsid w:val="00FD2654"/>
    <w:rsid w:val="00FD4CDF"/>
    <w:rsid w:val="00FD56D4"/>
    <w:rsid w:val="00FD63C9"/>
    <w:rsid w:val="00FD723D"/>
    <w:rsid w:val="00FD751C"/>
    <w:rsid w:val="00FE00EE"/>
    <w:rsid w:val="00FE1597"/>
    <w:rsid w:val="00FE26AE"/>
    <w:rsid w:val="00FE27A2"/>
    <w:rsid w:val="00FE29E5"/>
    <w:rsid w:val="00FE3473"/>
    <w:rsid w:val="00FE3510"/>
    <w:rsid w:val="00FE6ECB"/>
    <w:rsid w:val="00FF028A"/>
    <w:rsid w:val="00FF0D98"/>
    <w:rsid w:val="00FF437A"/>
    <w:rsid w:val="00FF5EC3"/>
    <w:rsid w:val="00FF60E3"/>
    <w:rsid w:val="00FF77DC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B2"/>
    <w:pPr>
      <w:spacing w:after="200" w:line="276" w:lineRule="auto"/>
    </w:pPr>
    <w:rPr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60732"/>
    <w:rPr>
      <w:sz w:val="24"/>
      <w:lang w:eastAsia="en-US"/>
    </w:rPr>
  </w:style>
  <w:style w:type="table" w:styleId="TableGrid">
    <w:name w:val="Table Grid"/>
    <w:basedOn w:val="TableNormal"/>
    <w:uiPriority w:val="99"/>
    <w:rsid w:val="00E6073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11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1A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8.wmf"/><Relationship Id="rId18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21" Type="http://schemas.openxmlformats.org/officeDocument/2006/relationships/image" Target="media/image12.wmf"/><Relationship Id="rId7" Type="http://schemas.openxmlformats.org/officeDocument/2006/relationships/image" Target="media/image3.wmf"/><Relationship Id="rId12" Type="http://schemas.openxmlformats.org/officeDocument/2006/relationships/image" Target="media/image7.png"/><Relationship Id="rId17" Type="http://schemas.openxmlformats.org/officeDocument/2006/relationships/image" Target="media/image10.w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image" Target="media/image2.wmf"/><Relationship Id="rId15" Type="http://schemas.openxmlformats.org/officeDocument/2006/relationships/image" Target="media/image9.wmf"/><Relationship Id="rId23" Type="http://schemas.openxmlformats.org/officeDocument/2006/relationships/image" Target="media/image13.png"/><Relationship Id="rId10" Type="http://schemas.openxmlformats.org/officeDocument/2006/relationships/image" Target="media/image5.png"/><Relationship Id="rId19" Type="http://schemas.openxmlformats.org/officeDocument/2006/relationships/image" Target="media/image11.wmf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3</Pages>
  <Words>89</Words>
  <Characters>508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KAMENOS</dc:creator>
  <cp:keywords/>
  <dc:description/>
  <cp:lastModifiedBy>BİRSEN</cp:lastModifiedBy>
  <cp:revision>4</cp:revision>
  <dcterms:created xsi:type="dcterms:W3CDTF">2013-10-30T13:50:00Z</dcterms:created>
  <dcterms:modified xsi:type="dcterms:W3CDTF">2015-12-27T11:37:00Z</dcterms:modified>
</cp:coreProperties>
</file>